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189" w:rsidRDefault="00B81189" w:rsidP="0057418D">
      <w:pPr>
        <w:pStyle w:val="NoSpacing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33A2">
        <w:rPr>
          <w:rFonts w:ascii="Times New Roman" w:hAnsi="Times New Roman" w:cs="Times New Roman"/>
          <w:b/>
          <w:bCs/>
          <w:sz w:val="24"/>
          <w:szCs w:val="24"/>
        </w:rPr>
        <w:t xml:space="preserve">Урок литературного чтения 4 класс </w:t>
      </w:r>
    </w:p>
    <w:p w:rsidR="00B81189" w:rsidRPr="005733A2" w:rsidRDefault="00B81189" w:rsidP="0057418D">
      <w:pPr>
        <w:pStyle w:val="NoSpacing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33A2">
        <w:rPr>
          <w:rFonts w:ascii="Times New Roman" w:hAnsi="Times New Roman" w:cs="Times New Roman"/>
          <w:b/>
          <w:bCs/>
          <w:sz w:val="24"/>
          <w:szCs w:val="24"/>
        </w:rPr>
        <w:t>УМК «Перспективная начальная школя»</w:t>
      </w:r>
    </w:p>
    <w:p w:rsidR="00B81189" w:rsidRPr="005733A2" w:rsidRDefault="00B81189" w:rsidP="00D81708">
      <w:pPr>
        <w:pStyle w:val="NoSpacing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81189" w:rsidRPr="00D81708" w:rsidRDefault="00B81189" w:rsidP="008B3944">
      <w:pPr>
        <w:pStyle w:val="NoSpacing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Тема: М. Ю. Лермонтов «Парус</w:t>
      </w:r>
      <w:r w:rsidRPr="00D8170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B81189" w:rsidRDefault="00B81189" w:rsidP="005733A2">
      <w:pPr>
        <w:spacing w:after="0" w:line="338" w:lineRule="atLeast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Цели</w:t>
      </w:r>
      <w:r w:rsidRPr="00D81708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81189" w:rsidRPr="005733A2" w:rsidRDefault="00B81189" w:rsidP="005733A2">
      <w:pPr>
        <w:spacing w:after="0" w:line="338" w:lineRule="atLeast"/>
        <w:textAlignment w:val="baseline"/>
        <w:rPr>
          <w:rFonts w:ascii="inherit" w:hAnsi="inherit" w:cs="inherit"/>
          <w:sz w:val="24"/>
          <w:szCs w:val="24"/>
          <w:bdr w:val="none" w:sz="0" w:space="0" w:color="auto" w:frame="1"/>
          <w:lang w:eastAsia="ru-RU"/>
        </w:rPr>
      </w:pPr>
      <w:r w:rsidRPr="005733A2">
        <w:rPr>
          <w:rFonts w:ascii="inherit" w:hAnsi="inherit" w:cs="inherit"/>
          <w:sz w:val="24"/>
          <w:szCs w:val="24"/>
          <w:lang w:eastAsia="ru-RU"/>
        </w:rPr>
        <w:t>образовательные:</w:t>
      </w:r>
    </w:p>
    <w:p w:rsidR="00B81189" w:rsidRDefault="00B81189" w:rsidP="005733A2">
      <w:pPr>
        <w:spacing w:after="450" w:line="338" w:lineRule="atLeast"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5733A2">
        <w:rPr>
          <w:rFonts w:ascii="inherit" w:hAnsi="inherit" w:cs="inherit"/>
          <w:sz w:val="24"/>
          <w:szCs w:val="24"/>
          <w:bdr w:val="none" w:sz="0" w:space="0" w:color="auto" w:frame="1"/>
          <w:lang w:eastAsia="ru-RU"/>
        </w:rPr>
        <w:t>- познакомить детей с биографией и творчеством писателя;</w:t>
      </w:r>
    </w:p>
    <w:p w:rsidR="00B81189" w:rsidRPr="00931D7B" w:rsidRDefault="00B81189" w:rsidP="005733A2">
      <w:pPr>
        <w:spacing w:after="450" w:line="338" w:lineRule="atLeast"/>
        <w:textAlignment w:val="baseline"/>
        <w:rPr>
          <w:sz w:val="24"/>
          <w:szCs w:val="24"/>
          <w:bdr w:val="none" w:sz="0" w:space="0" w:color="auto" w:frame="1"/>
          <w:lang w:eastAsia="ru-RU"/>
        </w:rPr>
      </w:pPr>
      <w:r w:rsidRPr="005733A2">
        <w:rPr>
          <w:rFonts w:ascii="inherit" w:hAnsi="inherit" w:cs="inherit"/>
          <w:sz w:val="24"/>
          <w:szCs w:val="24"/>
          <w:bdr w:val="none" w:sz="0" w:space="0" w:color="auto" w:frame="1"/>
          <w:lang w:eastAsia="ru-RU"/>
        </w:rPr>
        <w:t>- обучать элементам литературоведческого анализа;</w:t>
      </w:r>
      <w:r>
        <w:rPr>
          <w:sz w:val="24"/>
          <w:szCs w:val="24"/>
          <w:bdr w:val="none" w:sz="0" w:space="0" w:color="auto" w:frame="1"/>
          <w:lang w:eastAsia="ru-RU"/>
        </w:rPr>
        <w:t xml:space="preserve"> </w:t>
      </w:r>
      <w:r w:rsidRPr="00931D7B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расширить словарный запас</w:t>
      </w:r>
      <w:r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</w:t>
      </w:r>
    </w:p>
    <w:p w:rsidR="00B81189" w:rsidRPr="005733A2" w:rsidRDefault="00B81189" w:rsidP="005733A2">
      <w:pPr>
        <w:spacing w:after="0" w:line="338" w:lineRule="atLeast"/>
        <w:textAlignment w:val="baseline"/>
        <w:rPr>
          <w:rFonts w:ascii="inherit" w:hAnsi="inherit" w:cs="inherit"/>
          <w:sz w:val="24"/>
          <w:szCs w:val="24"/>
          <w:bdr w:val="none" w:sz="0" w:space="0" w:color="auto" w:frame="1"/>
          <w:lang w:eastAsia="ru-RU"/>
        </w:rPr>
      </w:pPr>
      <w:r w:rsidRPr="005733A2">
        <w:rPr>
          <w:rFonts w:ascii="inherit" w:hAnsi="inherit" w:cs="inherit"/>
          <w:sz w:val="24"/>
          <w:szCs w:val="24"/>
          <w:lang w:eastAsia="ru-RU"/>
        </w:rPr>
        <w:t>развивающие:</w:t>
      </w:r>
    </w:p>
    <w:p w:rsidR="00B81189" w:rsidRPr="005733A2" w:rsidRDefault="00B81189" w:rsidP="005733A2">
      <w:pPr>
        <w:spacing w:after="450" w:line="338" w:lineRule="atLeast"/>
        <w:textAlignment w:val="baseline"/>
        <w:rPr>
          <w:rFonts w:ascii="inherit" w:hAnsi="inherit" w:cs="inherit"/>
          <w:sz w:val="24"/>
          <w:szCs w:val="24"/>
          <w:bdr w:val="none" w:sz="0" w:space="0" w:color="auto" w:frame="1"/>
          <w:lang w:eastAsia="ru-RU"/>
        </w:rPr>
      </w:pPr>
      <w:r w:rsidRPr="005733A2">
        <w:rPr>
          <w:rFonts w:ascii="inherit" w:hAnsi="inherit" w:cs="inherit"/>
          <w:sz w:val="24"/>
          <w:szCs w:val="24"/>
          <w:bdr w:val="none" w:sz="0" w:space="0" w:color="auto" w:frame="1"/>
          <w:lang w:eastAsia="ru-RU"/>
        </w:rPr>
        <w:t>- развивать навык анализа литературоведческого произведения;</w:t>
      </w:r>
    </w:p>
    <w:p w:rsidR="00B81189" w:rsidRPr="005733A2" w:rsidRDefault="00B81189" w:rsidP="005733A2">
      <w:pPr>
        <w:spacing w:after="450" w:line="338" w:lineRule="atLeast"/>
        <w:textAlignment w:val="baseline"/>
        <w:rPr>
          <w:rFonts w:ascii="inherit" w:hAnsi="inherit" w:cs="inherit"/>
          <w:sz w:val="24"/>
          <w:szCs w:val="24"/>
          <w:bdr w:val="none" w:sz="0" w:space="0" w:color="auto" w:frame="1"/>
          <w:lang w:eastAsia="ru-RU"/>
        </w:rPr>
      </w:pPr>
      <w:r w:rsidRPr="005733A2">
        <w:rPr>
          <w:rFonts w:ascii="inherit" w:hAnsi="inherit" w:cs="inherit"/>
          <w:sz w:val="24"/>
          <w:szCs w:val="24"/>
          <w:bdr w:val="none" w:sz="0" w:space="0" w:color="auto" w:frame="1"/>
          <w:lang w:eastAsia="ru-RU"/>
        </w:rPr>
        <w:t>- продолжить работу над овладением осознанного выразительного чтения;</w:t>
      </w:r>
    </w:p>
    <w:p w:rsidR="00B81189" w:rsidRPr="005733A2" w:rsidRDefault="00B81189" w:rsidP="005733A2">
      <w:pPr>
        <w:spacing w:after="450" w:line="338" w:lineRule="atLeast"/>
        <w:textAlignment w:val="baseline"/>
        <w:rPr>
          <w:rFonts w:ascii="inherit" w:hAnsi="inherit" w:cs="inherit"/>
          <w:sz w:val="24"/>
          <w:szCs w:val="24"/>
          <w:bdr w:val="none" w:sz="0" w:space="0" w:color="auto" w:frame="1"/>
          <w:lang w:eastAsia="ru-RU"/>
        </w:rPr>
      </w:pPr>
      <w:r w:rsidRPr="005733A2">
        <w:rPr>
          <w:rFonts w:ascii="inherit" w:hAnsi="inherit" w:cs="inherit"/>
          <w:sz w:val="24"/>
          <w:szCs w:val="24"/>
          <w:bdr w:val="none" w:sz="0" w:space="0" w:color="auto" w:frame="1"/>
          <w:lang w:eastAsia="ru-RU"/>
        </w:rPr>
        <w:t>- развивать надпредметные умения и навыки (коммуникативные, информационные);</w:t>
      </w:r>
    </w:p>
    <w:p w:rsidR="00B81189" w:rsidRPr="005733A2" w:rsidRDefault="00B81189" w:rsidP="005733A2">
      <w:pPr>
        <w:spacing w:after="0" w:line="338" w:lineRule="atLeast"/>
        <w:textAlignment w:val="baseline"/>
        <w:rPr>
          <w:rFonts w:ascii="inherit" w:hAnsi="inherit" w:cs="inherit"/>
          <w:sz w:val="24"/>
          <w:szCs w:val="24"/>
          <w:bdr w:val="none" w:sz="0" w:space="0" w:color="auto" w:frame="1"/>
          <w:lang w:eastAsia="ru-RU"/>
        </w:rPr>
      </w:pPr>
      <w:r w:rsidRPr="005733A2">
        <w:rPr>
          <w:rFonts w:ascii="inherit" w:hAnsi="inherit" w:cs="inherit"/>
          <w:sz w:val="24"/>
          <w:szCs w:val="24"/>
          <w:lang w:eastAsia="ru-RU"/>
        </w:rPr>
        <w:t>воспитывающие:</w:t>
      </w:r>
    </w:p>
    <w:p w:rsidR="00B81189" w:rsidRPr="005733A2" w:rsidRDefault="00B81189" w:rsidP="005733A2">
      <w:pPr>
        <w:spacing w:after="450" w:line="338" w:lineRule="atLeast"/>
        <w:textAlignment w:val="baseline"/>
        <w:rPr>
          <w:rFonts w:ascii="inherit" w:hAnsi="inherit" w:cs="inherit"/>
          <w:sz w:val="24"/>
          <w:szCs w:val="24"/>
          <w:bdr w:val="none" w:sz="0" w:space="0" w:color="auto" w:frame="1"/>
          <w:lang w:eastAsia="ru-RU"/>
        </w:rPr>
      </w:pPr>
      <w:r w:rsidRPr="005733A2">
        <w:rPr>
          <w:rFonts w:ascii="inherit" w:hAnsi="inherit" w:cs="inherit"/>
          <w:sz w:val="24"/>
          <w:szCs w:val="24"/>
          <w:bdr w:val="none" w:sz="0" w:space="0" w:color="auto" w:frame="1"/>
          <w:lang w:eastAsia="ru-RU"/>
        </w:rPr>
        <w:t>- формирование читательской компетентности, осознание себя грамотным читателем;</w:t>
      </w:r>
    </w:p>
    <w:p w:rsidR="00B81189" w:rsidRPr="005733A2" w:rsidRDefault="00B81189" w:rsidP="005733A2">
      <w:pPr>
        <w:spacing w:after="0" w:line="338" w:lineRule="atLeast"/>
        <w:textAlignment w:val="baseline"/>
        <w:rPr>
          <w:rFonts w:ascii="inherit" w:hAnsi="inherit" w:cs="inherit"/>
          <w:sz w:val="24"/>
          <w:szCs w:val="24"/>
          <w:bdr w:val="none" w:sz="0" w:space="0" w:color="auto" w:frame="1"/>
          <w:lang w:eastAsia="ru-RU"/>
        </w:rPr>
      </w:pPr>
      <w:r w:rsidRPr="005733A2">
        <w:rPr>
          <w:rFonts w:ascii="inherit" w:hAnsi="inherit" w:cs="inherit"/>
          <w:sz w:val="24"/>
          <w:szCs w:val="24"/>
          <w:lang w:eastAsia="ru-RU"/>
        </w:rPr>
        <w:t>мотивационные:</w:t>
      </w:r>
    </w:p>
    <w:p w:rsidR="00B81189" w:rsidRPr="005733A2" w:rsidRDefault="00B81189" w:rsidP="005733A2">
      <w:pPr>
        <w:spacing w:after="450" w:line="338" w:lineRule="atLeast"/>
        <w:textAlignment w:val="baseline"/>
        <w:rPr>
          <w:rFonts w:ascii="inherit" w:hAnsi="inherit" w:cs="inherit"/>
          <w:sz w:val="24"/>
          <w:szCs w:val="24"/>
          <w:bdr w:val="none" w:sz="0" w:space="0" w:color="auto" w:frame="1"/>
          <w:lang w:eastAsia="ru-RU"/>
        </w:rPr>
      </w:pPr>
      <w:r w:rsidRPr="005733A2">
        <w:rPr>
          <w:rFonts w:ascii="inherit" w:hAnsi="inherit" w:cs="inherit"/>
          <w:sz w:val="24"/>
          <w:szCs w:val="24"/>
          <w:bdr w:val="none" w:sz="0" w:space="0" w:color="auto" w:frame="1"/>
          <w:lang w:eastAsia="ru-RU"/>
        </w:rPr>
        <w:t>- создавать мотивацию успеха;</w:t>
      </w:r>
    </w:p>
    <w:p w:rsidR="00B81189" w:rsidRPr="005733A2" w:rsidRDefault="00B81189" w:rsidP="005733A2">
      <w:pPr>
        <w:spacing w:after="450" w:line="338" w:lineRule="atLeast"/>
        <w:textAlignment w:val="baseline"/>
        <w:rPr>
          <w:rFonts w:ascii="inherit" w:hAnsi="inherit" w:cs="inherit"/>
          <w:sz w:val="24"/>
          <w:szCs w:val="24"/>
          <w:bdr w:val="none" w:sz="0" w:space="0" w:color="auto" w:frame="1"/>
          <w:lang w:eastAsia="ru-RU"/>
        </w:rPr>
      </w:pPr>
      <w:r w:rsidRPr="005733A2">
        <w:rPr>
          <w:rFonts w:ascii="inherit" w:hAnsi="inherit" w:cs="inherit"/>
          <w:sz w:val="24"/>
          <w:szCs w:val="24"/>
          <w:bdr w:val="none" w:sz="0" w:space="0" w:color="auto" w:frame="1"/>
          <w:lang w:eastAsia="ru-RU"/>
        </w:rPr>
        <w:t>- учитывать индивидуальные особенности.</w:t>
      </w:r>
    </w:p>
    <w:p w:rsidR="00B81189" w:rsidRPr="005733A2" w:rsidRDefault="00B81189" w:rsidP="008B39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81189" w:rsidRPr="005733A2" w:rsidRDefault="00B81189" w:rsidP="008B3944">
      <w:pPr>
        <w:pStyle w:val="NoSpacing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33A2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B81189" w:rsidRPr="005733A2" w:rsidRDefault="00B81189" w:rsidP="005733A2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733A2">
        <w:rPr>
          <w:rFonts w:ascii="Times New Roman" w:hAnsi="Times New Roman" w:cs="Times New Roman"/>
          <w:sz w:val="24"/>
          <w:szCs w:val="24"/>
          <w:lang w:eastAsia="ru-RU"/>
        </w:rPr>
        <w:t>Дать общее представление о М. Ю. Лермонто</w:t>
      </w:r>
      <w:r>
        <w:rPr>
          <w:rFonts w:ascii="Times New Roman" w:hAnsi="Times New Roman" w:cs="Times New Roman"/>
          <w:sz w:val="24"/>
          <w:szCs w:val="24"/>
          <w:lang w:eastAsia="ru-RU"/>
        </w:rPr>
        <w:t>ве как поэте и его произведении</w:t>
      </w:r>
      <w:r w:rsidRPr="005733A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B81189" w:rsidRPr="005733A2" w:rsidRDefault="00B81189" w:rsidP="005733A2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733A2">
        <w:rPr>
          <w:rFonts w:ascii="Times New Roman" w:hAnsi="Times New Roman" w:cs="Times New Roman"/>
          <w:sz w:val="24"/>
          <w:szCs w:val="24"/>
          <w:lang w:eastAsia="ru-RU"/>
        </w:rPr>
        <w:t>Создать особую эмоциональную атмосферу при изучении произведения.</w:t>
      </w:r>
    </w:p>
    <w:p w:rsidR="00B81189" w:rsidRPr="005733A2" w:rsidRDefault="00B81189" w:rsidP="005733A2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733A2">
        <w:rPr>
          <w:rFonts w:ascii="Times New Roman" w:hAnsi="Times New Roman" w:cs="Times New Roman"/>
          <w:sz w:val="24"/>
          <w:szCs w:val="24"/>
          <w:lang w:eastAsia="ru-RU"/>
        </w:rPr>
        <w:t>Формировать умения работы с текстом художественного произведения.</w:t>
      </w:r>
    </w:p>
    <w:p w:rsidR="00B81189" w:rsidRDefault="00B81189" w:rsidP="005733A2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733A2">
        <w:rPr>
          <w:rFonts w:ascii="Times New Roman" w:hAnsi="Times New Roman" w:cs="Times New Roman"/>
          <w:sz w:val="24"/>
          <w:szCs w:val="24"/>
          <w:lang w:eastAsia="ru-RU"/>
        </w:rPr>
        <w:t>Продолжать воспитывать нравственные качества учащихся: доброту, человеколюбие и т. д.</w:t>
      </w:r>
    </w:p>
    <w:p w:rsidR="00B81189" w:rsidRPr="005733A2" w:rsidRDefault="00B81189" w:rsidP="005733A2">
      <w:pPr>
        <w:spacing w:after="0" w:line="338" w:lineRule="atLeast"/>
        <w:textAlignment w:val="baseline"/>
        <w:rPr>
          <w:rFonts w:ascii="inherit" w:hAnsi="inherit" w:cs="inherit"/>
          <w:sz w:val="24"/>
          <w:szCs w:val="24"/>
          <w:bdr w:val="none" w:sz="0" w:space="0" w:color="auto" w:frame="1"/>
          <w:lang w:eastAsia="ru-RU"/>
        </w:rPr>
      </w:pPr>
      <w:r w:rsidRPr="005733A2">
        <w:rPr>
          <w:rFonts w:ascii="inherit" w:hAnsi="inherit" w:cs="inherit"/>
          <w:b/>
          <w:bCs/>
          <w:sz w:val="24"/>
          <w:szCs w:val="24"/>
          <w:lang w:eastAsia="ru-RU"/>
        </w:rPr>
        <w:t>Ресурсное обеспечение:</w:t>
      </w:r>
    </w:p>
    <w:p w:rsidR="00B81189" w:rsidRPr="005733A2" w:rsidRDefault="00B81189" w:rsidP="005733A2">
      <w:pPr>
        <w:spacing w:after="450" w:line="338" w:lineRule="atLeast"/>
        <w:textAlignment w:val="baseline"/>
        <w:rPr>
          <w:rFonts w:ascii="inherit" w:hAnsi="inherit" w:cs="inherit"/>
          <w:sz w:val="24"/>
          <w:szCs w:val="24"/>
          <w:bdr w:val="none" w:sz="0" w:space="0" w:color="auto" w:frame="1"/>
          <w:lang w:eastAsia="ru-RU"/>
        </w:rPr>
      </w:pPr>
      <w:r w:rsidRPr="005733A2">
        <w:rPr>
          <w:rFonts w:ascii="inherit" w:hAnsi="inherit" w:cs="inherit"/>
          <w:sz w:val="24"/>
          <w:szCs w:val="24"/>
          <w:bdr w:val="none" w:sz="0" w:space="0" w:color="auto" w:frame="1"/>
          <w:lang w:eastAsia="ru-RU"/>
        </w:rPr>
        <w:t>«Литературное чтение. 4 класс. 2 часть» Н. А. Чуракова.</w:t>
      </w:r>
    </w:p>
    <w:p w:rsidR="00B81189" w:rsidRPr="005733A2" w:rsidRDefault="00B81189" w:rsidP="005733A2">
      <w:pPr>
        <w:spacing w:after="450" w:line="338" w:lineRule="atLeast"/>
        <w:textAlignment w:val="baseline"/>
        <w:rPr>
          <w:rFonts w:ascii="inherit" w:hAnsi="inherit" w:cs="inherit"/>
          <w:sz w:val="24"/>
          <w:szCs w:val="24"/>
          <w:bdr w:val="none" w:sz="0" w:space="0" w:color="auto" w:frame="1"/>
          <w:lang w:eastAsia="ru-RU"/>
        </w:rPr>
      </w:pPr>
      <w:r w:rsidRPr="005733A2">
        <w:rPr>
          <w:rFonts w:ascii="inherit" w:hAnsi="inherit" w:cs="inherit"/>
          <w:sz w:val="24"/>
          <w:szCs w:val="24"/>
          <w:bdr w:val="none" w:sz="0" w:space="0" w:color="auto" w:frame="1"/>
          <w:lang w:eastAsia="ru-RU"/>
        </w:rPr>
        <w:t>Портрет М. Ю. Лермонтова.</w:t>
      </w:r>
    </w:p>
    <w:p w:rsidR="00B81189" w:rsidRPr="005733A2" w:rsidRDefault="00B81189" w:rsidP="005733A2">
      <w:pPr>
        <w:spacing w:after="450" w:line="338" w:lineRule="atLeast"/>
        <w:textAlignment w:val="baseline"/>
        <w:rPr>
          <w:rFonts w:ascii="inherit" w:hAnsi="inherit" w:cs="inherit"/>
          <w:sz w:val="24"/>
          <w:szCs w:val="24"/>
          <w:bdr w:val="none" w:sz="0" w:space="0" w:color="auto" w:frame="1"/>
          <w:lang w:eastAsia="ru-RU"/>
        </w:rPr>
      </w:pPr>
      <w:r w:rsidRPr="005733A2">
        <w:rPr>
          <w:rFonts w:ascii="inherit" w:hAnsi="inherit" w:cs="inherit"/>
          <w:sz w:val="24"/>
          <w:szCs w:val="24"/>
          <w:bdr w:val="none" w:sz="0" w:space="0" w:color="auto" w:frame="1"/>
          <w:lang w:eastAsia="ru-RU"/>
        </w:rPr>
        <w:t>Аудиозапись романса «Белеет парус одинокий…»</w:t>
      </w:r>
    </w:p>
    <w:p w:rsidR="00B81189" w:rsidRPr="005733A2" w:rsidRDefault="00B81189" w:rsidP="005733A2">
      <w:pPr>
        <w:spacing w:after="450" w:line="338" w:lineRule="atLeast"/>
        <w:textAlignment w:val="baseline"/>
        <w:rPr>
          <w:rFonts w:ascii="inherit" w:hAnsi="inherit" w:cs="inherit"/>
          <w:sz w:val="24"/>
          <w:szCs w:val="24"/>
          <w:bdr w:val="none" w:sz="0" w:space="0" w:color="auto" w:frame="1"/>
          <w:lang w:eastAsia="ru-RU"/>
        </w:rPr>
      </w:pPr>
      <w:r w:rsidRPr="005733A2">
        <w:rPr>
          <w:rFonts w:ascii="inherit" w:hAnsi="inherit" w:cs="inherit"/>
          <w:sz w:val="24"/>
          <w:szCs w:val="24"/>
          <w:bdr w:val="none" w:sz="0" w:space="0" w:color="auto" w:frame="1"/>
          <w:lang w:eastAsia="ru-RU"/>
        </w:rPr>
        <w:t>Лист самооценки.</w:t>
      </w:r>
    </w:p>
    <w:p w:rsidR="00B81189" w:rsidRDefault="00B81189" w:rsidP="005733A2">
      <w:pPr>
        <w:spacing w:after="450" w:line="338" w:lineRule="atLeast"/>
        <w:textAlignment w:val="baseline"/>
        <w:rPr>
          <w:sz w:val="24"/>
          <w:szCs w:val="24"/>
          <w:bdr w:val="none" w:sz="0" w:space="0" w:color="auto" w:frame="1"/>
          <w:lang w:eastAsia="ru-RU"/>
        </w:rPr>
      </w:pPr>
      <w:r w:rsidRPr="005733A2">
        <w:rPr>
          <w:rFonts w:ascii="inherit" w:hAnsi="inherit" w:cs="inherit"/>
          <w:sz w:val="24"/>
          <w:szCs w:val="24"/>
          <w:bdr w:val="none" w:sz="0" w:space="0" w:color="auto" w:frame="1"/>
          <w:lang w:eastAsia="ru-RU"/>
        </w:rPr>
        <w:t>Проектор, презентация.</w:t>
      </w:r>
    </w:p>
    <w:p w:rsidR="00B81189" w:rsidRPr="006D614C" w:rsidRDefault="00B81189" w:rsidP="00931D7B">
      <w:pPr>
        <w:pStyle w:val="NormalWeb"/>
        <w:shd w:val="clear" w:color="auto" w:fill="FFFFFF"/>
        <w:spacing w:line="278" w:lineRule="atLeast"/>
        <w:rPr>
          <w:b/>
          <w:bCs/>
        </w:rPr>
      </w:pPr>
      <w:r w:rsidRPr="006D614C">
        <w:rPr>
          <w:b/>
          <w:bCs/>
          <w:color w:val="000000"/>
        </w:rPr>
        <w:t>Планируемые результаты:</w:t>
      </w:r>
    </w:p>
    <w:p w:rsidR="00B81189" w:rsidRPr="006D614C" w:rsidRDefault="00B81189" w:rsidP="006D614C">
      <w:pPr>
        <w:pStyle w:val="NormalWeb"/>
        <w:shd w:val="clear" w:color="auto" w:fill="FFFFFF"/>
        <w:spacing w:line="278" w:lineRule="atLeast"/>
        <w:rPr>
          <w:color w:val="000000"/>
        </w:rPr>
      </w:pPr>
      <w:r w:rsidRPr="006D614C">
        <w:rPr>
          <w:b/>
          <w:bCs/>
          <w:color w:val="000000"/>
        </w:rPr>
        <w:t>Предметные:</w:t>
      </w:r>
      <w:r w:rsidRPr="006D614C">
        <w:rPr>
          <w:color w:val="000000"/>
        </w:rPr>
        <w:t xml:space="preserve"> </w:t>
      </w:r>
      <w:r w:rsidRPr="006D614C">
        <w:rPr>
          <w:i/>
          <w:iCs/>
          <w:color w:val="000000"/>
        </w:rPr>
        <w:t xml:space="preserve">научатся </w:t>
      </w:r>
      <w:r w:rsidRPr="006D614C">
        <w:rPr>
          <w:color w:val="000000"/>
        </w:rPr>
        <w:t xml:space="preserve">осознанно воспринимать содержание текста стихотворения, оценивать характер, настроение; </w:t>
      </w:r>
      <w:r w:rsidRPr="006D614C">
        <w:rPr>
          <w:i/>
          <w:iCs/>
          <w:color w:val="000000"/>
        </w:rPr>
        <w:t xml:space="preserve">получат возможность научиться </w:t>
      </w:r>
      <w:r w:rsidRPr="006D614C">
        <w:rPr>
          <w:color w:val="000000"/>
        </w:rPr>
        <w:t>воспринимать литературу как искусство.</w:t>
      </w:r>
    </w:p>
    <w:p w:rsidR="00B81189" w:rsidRPr="006D614C" w:rsidRDefault="00B81189" w:rsidP="00931D7B">
      <w:pPr>
        <w:pStyle w:val="NormalWeb"/>
        <w:shd w:val="clear" w:color="auto" w:fill="FFFFFF"/>
        <w:spacing w:line="278" w:lineRule="atLeast"/>
      </w:pPr>
      <w:r w:rsidRPr="006D614C">
        <w:rPr>
          <w:b/>
          <w:bCs/>
          <w:color w:val="000000"/>
        </w:rPr>
        <w:t>Мета предметные</w:t>
      </w:r>
      <w:r w:rsidRPr="006D614C">
        <w:rPr>
          <w:color w:val="000000"/>
        </w:rPr>
        <w:t xml:space="preserve"> универсальные учебные действия (УУД):</w:t>
      </w:r>
    </w:p>
    <w:p w:rsidR="00B81189" w:rsidRPr="005733A2" w:rsidRDefault="00B81189" w:rsidP="008B394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33A2">
        <w:rPr>
          <w:rFonts w:ascii="Times New Roman" w:hAnsi="Times New Roman" w:cs="Times New Roman"/>
          <w:b/>
          <w:bCs/>
          <w:sz w:val="24"/>
          <w:szCs w:val="24"/>
        </w:rPr>
        <w:t>Познавательные</w:t>
      </w:r>
    </w:p>
    <w:p w:rsidR="00B81189" w:rsidRPr="005733A2" w:rsidRDefault="00B81189" w:rsidP="008B39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3A2">
        <w:rPr>
          <w:rFonts w:ascii="Times New Roman" w:hAnsi="Times New Roman" w:cs="Times New Roman"/>
          <w:sz w:val="24"/>
          <w:szCs w:val="24"/>
        </w:rPr>
        <w:t>-постановка и формирование проблемы, решение проблем творческого и поискового характера;</w:t>
      </w:r>
    </w:p>
    <w:p w:rsidR="00B81189" w:rsidRDefault="00B81189" w:rsidP="00931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3A2">
        <w:rPr>
          <w:rFonts w:ascii="Times New Roman" w:hAnsi="Times New Roman" w:cs="Times New Roman"/>
          <w:sz w:val="24"/>
          <w:szCs w:val="24"/>
        </w:rPr>
        <w:t>-смысловое чтение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81189" w:rsidRPr="00931D7B" w:rsidRDefault="00B81189" w:rsidP="00931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1D7B">
        <w:rPr>
          <w:rFonts w:ascii="Times New Roman" w:hAnsi="Times New Roman" w:cs="Times New Roman"/>
          <w:sz w:val="24"/>
          <w:szCs w:val="24"/>
        </w:rPr>
        <w:t>-</w:t>
      </w:r>
      <w:r w:rsidRPr="00931D7B">
        <w:rPr>
          <w:rFonts w:ascii="Times New Roman" w:hAnsi="Times New Roman" w:cs="Times New Roman"/>
          <w:color w:val="000000"/>
          <w:sz w:val="24"/>
          <w:szCs w:val="24"/>
        </w:rPr>
        <w:t>строят устные высказывания с учетом учебной задачи.</w:t>
      </w:r>
    </w:p>
    <w:p w:rsidR="00B81189" w:rsidRPr="00931D7B" w:rsidRDefault="00B81189" w:rsidP="008B39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1189" w:rsidRPr="005733A2" w:rsidRDefault="00B81189" w:rsidP="008B394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33A2">
        <w:rPr>
          <w:rFonts w:ascii="Times New Roman" w:hAnsi="Times New Roman" w:cs="Times New Roman"/>
          <w:b/>
          <w:bCs/>
          <w:sz w:val="24"/>
          <w:szCs w:val="24"/>
        </w:rPr>
        <w:t>Личностные</w:t>
      </w:r>
    </w:p>
    <w:p w:rsidR="00B81189" w:rsidRPr="005733A2" w:rsidRDefault="00B81189" w:rsidP="008B39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3A2">
        <w:rPr>
          <w:rFonts w:ascii="Times New Roman" w:hAnsi="Times New Roman" w:cs="Times New Roman"/>
          <w:sz w:val="24"/>
          <w:szCs w:val="24"/>
        </w:rPr>
        <w:t>-включение в учебную деятельность;</w:t>
      </w:r>
    </w:p>
    <w:p w:rsidR="00B81189" w:rsidRDefault="00B81189" w:rsidP="006D6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3A2">
        <w:rPr>
          <w:rFonts w:ascii="Times New Roman" w:hAnsi="Times New Roman" w:cs="Times New Roman"/>
          <w:sz w:val="24"/>
          <w:szCs w:val="24"/>
        </w:rPr>
        <w:t>-осознание нравственной глубины данного произведения;</w:t>
      </w:r>
    </w:p>
    <w:p w:rsidR="00B81189" w:rsidRDefault="00B81189" w:rsidP="006D614C">
      <w:pPr>
        <w:spacing w:after="0" w:line="240" w:lineRule="auto"/>
        <w:ind w:firstLine="709"/>
        <w:jc w:val="both"/>
        <w:rPr>
          <w:color w:val="000000"/>
          <w:sz w:val="27"/>
          <w:szCs w:val="27"/>
        </w:rPr>
      </w:pPr>
      <w:r w:rsidRPr="005733A2">
        <w:rPr>
          <w:rFonts w:ascii="Times New Roman" w:hAnsi="Times New Roman" w:cs="Times New Roman"/>
          <w:sz w:val="24"/>
          <w:szCs w:val="24"/>
        </w:rPr>
        <w:t>-совершенствование эмоциональной сф</w:t>
      </w:r>
      <w:r>
        <w:rPr>
          <w:rFonts w:ascii="Times New Roman" w:hAnsi="Times New Roman" w:cs="Times New Roman"/>
          <w:sz w:val="24"/>
          <w:szCs w:val="24"/>
        </w:rPr>
        <w:t>еры (восприимчивости, чуткости);</w:t>
      </w:r>
      <w:r w:rsidRPr="006D614C">
        <w:rPr>
          <w:color w:val="000000"/>
          <w:sz w:val="27"/>
          <w:szCs w:val="27"/>
        </w:rPr>
        <w:t xml:space="preserve"> </w:t>
      </w:r>
    </w:p>
    <w:p w:rsidR="00B81189" w:rsidRPr="006D614C" w:rsidRDefault="00B81189" w:rsidP="006D6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614C"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Pr="006D614C">
        <w:rPr>
          <w:rFonts w:ascii="Times New Roman" w:hAnsi="Times New Roman" w:cs="Times New Roman"/>
          <w:color w:val="000000"/>
          <w:sz w:val="24"/>
          <w:szCs w:val="24"/>
        </w:rPr>
        <w:t>понимают эстетические ценности стихотворного текста; высказывают собственное суждение.</w:t>
      </w:r>
    </w:p>
    <w:p w:rsidR="00B81189" w:rsidRPr="005733A2" w:rsidRDefault="00B81189" w:rsidP="006D614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          </w:t>
      </w:r>
      <w:r w:rsidRPr="005733A2">
        <w:rPr>
          <w:rFonts w:ascii="Times New Roman" w:hAnsi="Times New Roman" w:cs="Times New Roman"/>
          <w:b/>
          <w:bCs/>
          <w:sz w:val="24"/>
          <w:szCs w:val="24"/>
        </w:rPr>
        <w:t>Регулятивные</w:t>
      </w:r>
    </w:p>
    <w:p w:rsidR="00B81189" w:rsidRDefault="00B81189" w:rsidP="008B3944">
      <w:pPr>
        <w:spacing w:after="0" w:line="240" w:lineRule="auto"/>
        <w:ind w:firstLine="709"/>
        <w:jc w:val="both"/>
        <w:rPr>
          <w:color w:val="000000"/>
          <w:sz w:val="27"/>
          <w:szCs w:val="27"/>
        </w:rPr>
      </w:pPr>
      <w:r w:rsidRPr="005733A2">
        <w:rPr>
          <w:rFonts w:ascii="Times New Roman" w:hAnsi="Times New Roman" w:cs="Times New Roman"/>
          <w:sz w:val="24"/>
          <w:szCs w:val="24"/>
        </w:rPr>
        <w:t>-целеполагание, как постановка учебной задачи на основе соотнесения того, что уже известно и усвоено учащимис</w:t>
      </w:r>
      <w:r>
        <w:rPr>
          <w:rFonts w:ascii="Times New Roman" w:hAnsi="Times New Roman" w:cs="Times New Roman"/>
          <w:sz w:val="24"/>
          <w:szCs w:val="24"/>
        </w:rPr>
        <w:t>я, и того, что ещё нужно понять;</w:t>
      </w:r>
    </w:p>
    <w:p w:rsidR="00B81189" w:rsidRPr="00931D7B" w:rsidRDefault="00B81189" w:rsidP="008B39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1D7B">
        <w:rPr>
          <w:rFonts w:ascii="Times New Roman" w:hAnsi="Times New Roman" w:cs="Times New Roman"/>
          <w:color w:val="000000"/>
          <w:sz w:val="24"/>
          <w:szCs w:val="24"/>
        </w:rPr>
        <w:t>-проявляют инициативу при ответе на вопросы; контролируют и оценивают результаты.</w:t>
      </w:r>
    </w:p>
    <w:p w:rsidR="00B81189" w:rsidRPr="00931D7B" w:rsidRDefault="00B81189" w:rsidP="008B394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1D7B">
        <w:rPr>
          <w:rFonts w:ascii="Times New Roman" w:hAnsi="Times New Roman" w:cs="Times New Roman"/>
          <w:b/>
          <w:bCs/>
          <w:sz w:val="24"/>
          <w:szCs w:val="24"/>
        </w:rPr>
        <w:t>Коммуникативные</w:t>
      </w:r>
    </w:p>
    <w:p w:rsidR="00B81189" w:rsidRDefault="00B81189" w:rsidP="00931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3A2">
        <w:rPr>
          <w:rFonts w:ascii="Times New Roman" w:hAnsi="Times New Roman" w:cs="Times New Roman"/>
          <w:sz w:val="24"/>
          <w:szCs w:val="24"/>
        </w:rPr>
        <w:t>-сотрудничество с учителем и сверстниками;</w:t>
      </w:r>
    </w:p>
    <w:p w:rsidR="00B81189" w:rsidRDefault="00B81189" w:rsidP="00931D7B">
      <w:pPr>
        <w:spacing w:after="0" w:line="240" w:lineRule="auto"/>
        <w:ind w:firstLine="709"/>
        <w:jc w:val="both"/>
        <w:rPr>
          <w:color w:val="000000"/>
          <w:sz w:val="27"/>
          <w:szCs w:val="27"/>
        </w:rPr>
      </w:pPr>
      <w:r w:rsidRPr="005733A2">
        <w:rPr>
          <w:rFonts w:ascii="Times New Roman" w:hAnsi="Times New Roman" w:cs="Times New Roman"/>
          <w:sz w:val="24"/>
          <w:szCs w:val="24"/>
        </w:rPr>
        <w:t xml:space="preserve">-умение с достаточной полнотой </w:t>
      </w:r>
      <w:r>
        <w:rPr>
          <w:rFonts w:ascii="Times New Roman" w:hAnsi="Times New Roman" w:cs="Times New Roman"/>
          <w:sz w:val="24"/>
          <w:szCs w:val="24"/>
        </w:rPr>
        <w:t>и точностью излагать свои мысли;</w:t>
      </w:r>
      <w:r w:rsidRPr="00931D7B">
        <w:rPr>
          <w:color w:val="000000"/>
          <w:sz w:val="27"/>
          <w:szCs w:val="27"/>
        </w:rPr>
        <w:t xml:space="preserve"> </w:t>
      </w:r>
    </w:p>
    <w:p w:rsidR="00B81189" w:rsidRPr="006D614C" w:rsidRDefault="00B81189" w:rsidP="00931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614C">
        <w:rPr>
          <w:rFonts w:ascii="Times New Roman" w:hAnsi="Times New Roman" w:cs="Times New Roman"/>
          <w:color w:val="000000"/>
          <w:sz w:val="24"/>
          <w:szCs w:val="24"/>
        </w:rPr>
        <w:t>-участвуют в диалоге при обсуждении произведения.</w:t>
      </w:r>
    </w:p>
    <w:p w:rsidR="00B81189" w:rsidRDefault="00B81189" w:rsidP="006D614C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</w:p>
    <w:p w:rsidR="00B81189" w:rsidRDefault="00B81189" w:rsidP="00D56C9B">
      <w:pPr>
        <w:pStyle w:val="NoSpacing"/>
        <w:ind w:right="536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1708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B81189" w:rsidRPr="00D81708" w:rsidRDefault="00B81189" w:rsidP="00D81708">
      <w:pPr>
        <w:pStyle w:val="NoSpacing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9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37"/>
        <w:gridCol w:w="6141"/>
        <w:gridCol w:w="3827"/>
        <w:gridCol w:w="2551"/>
      </w:tblGrid>
      <w:tr w:rsidR="00B81189" w:rsidRPr="005733A2">
        <w:trPr>
          <w:trHeight w:val="447"/>
        </w:trPr>
        <w:tc>
          <w:tcPr>
            <w:tcW w:w="2437" w:type="dxa"/>
          </w:tcPr>
          <w:p w:rsidR="00B81189" w:rsidRPr="005733A2" w:rsidRDefault="00B81189" w:rsidP="00D81708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3A2">
              <w:rPr>
                <w:rFonts w:ascii="Times New Roman" w:hAnsi="Times New Roman" w:cs="Times New Roman"/>
                <w:sz w:val="24"/>
                <w:szCs w:val="24"/>
              </w:rPr>
              <w:t>Этап урока/</w:t>
            </w:r>
          </w:p>
          <w:p w:rsidR="00B81189" w:rsidRPr="005733A2" w:rsidRDefault="00B81189" w:rsidP="00D81708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3A2">
              <w:rPr>
                <w:rFonts w:ascii="Times New Roman" w:hAnsi="Times New Roman" w:cs="Times New Roman"/>
                <w:sz w:val="24"/>
                <w:szCs w:val="24"/>
              </w:rPr>
              <w:t>Регламент времени</w:t>
            </w:r>
          </w:p>
        </w:tc>
        <w:tc>
          <w:tcPr>
            <w:tcW w:w="6141" w:type="dxa"/>
          </w:tcPr>
          <w:p w:rsidR="00B81189" w:rsidRPr="005733A2" w:rsidRDefault="00B81189" w:rsidP="00D81708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3A2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827" w:type="dxa"/>
          </w:tcPr>
          <w:p w:rsidR="00B81189" w:rsidRPr="005733A2" w:rsidRDefault="00B81189" w:rsidP="00D81708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3A2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2551" w:type="dxa"/>
          </w:tcPr>
          <w:p w:rsidR="00B81189" w:rsidRPr="005733A2" w:rsidRDefault="00B81189" w:rsidP="00D81708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3A2">
              <w:rPr>
                <w:rFonts w:ascii="Times New Roman" w:hAnsi="Times New Roman" w:cs="Times New Roman"/>
                <w:sz w:val="24"/>
                <w:szCs w:val="24"/>
              </w:rPr>
              <w:t>Формируемые УУД</w:t>
            </w:r>
          </w:p>
        </w:tc>
      </w:tr>
      <w:tr w:rsidR="00B81189" w:rsidRPr="005733A2">
        <w:trPr>
          <w:trHeight w:val="628"/>
        </w:trPr>
        <w:tc>
          <w:tcPr>
            <w:tcW w:w="2437" w:type="dxa"/>
          </w:tcPr>
          <w:p w:rsidR="00B81189" w:rsidRPr="005733A2" w:rsidRDefault="00B81189" w:rsidP="00D817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33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1.Организационный момент</w:t>
            </w:r>
          </w:p>
          <w:p w:rsidR="00B81189" w:rsidRPr="005733A2" w:rsidRDefault="00B81189" w:rsidP="008611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33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5733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33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организовать класс, настроить на работу.</w:t>
            </w:r>
          </w:p>
          <w:p w:rsidR="00B81189" w:rsidRPr="005733A2" w:rsidRDefault="00B81189" w:rsidP="00D817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33A2">
              <w:rPr>
                <w:rFonts w:ascii="Times New Roman" w:hAnsi="Times New Roman" w:cs="Times New Roman"/>
                <w:sz w:val="24"/>
                <w:szCs w:val="24"/>
              </w:rPr>
              <w:t>Время: до 1 мин.</w:t>
            </w:r>
          </w:p>
          <w:p w:rsidR="00B81189" w:rsidRPr="005733A2" w:rsidRDefault="00B81189" w:rsidP="00D81708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1" w:type="dxa"/>
          </w:tcPr>
          <w:p w:rsidR="00B81189" w:rsidRPr="005733A2" w:rsidRDefault="00B81189" w:rsidP="00D8170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3A2">
              <w:rPr>
                <w:rFonts w:ascii="Times New Roman" w:hAnsi="Times New Roman" w:cs="Times New Roman"/>
                <w:sz w:val="24"/>
                <w:szCs w:val="24"/>
              </w:rPr>
              <w:t xml:space="preserve">- Ребята, нам всем приятно, когда рядом человек с хорошим настроением. Давайте и мы будем поддерживать хорошее настроение каждую минуту. </w:t>
            </w:r>
          </w:p>
          <w:p w:rsidR="00B81189" w:rsidRPr="005733A2" w:rsidRDefault="00B81189" w:rsidP="00D8170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733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 ленитесь, улыбайтесь,</w:t>
            </w:r>
          </w:p>
          <w:p w:rsidR="00B81189" w:rsidRPr="005733A2" w:rsidRDefault="00B81189" w:rsidP="00D8170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733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Всем законам подчиняйтесь!</w:t>
            </w:r>
          </w:p>
          <w:p w:rsidR="00B81189" w:rsidRPr="005733A2" w:rsidRDefault="00B81189" w:rsidP="00D8170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733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 закон у нас такой –</w:t>
            </w:r>
          </w:p>
          <w:p w:rsidR="00B81189" w:rsidRPr="005733A2" w:rsidRDefault="00B81189" w:rsidP="00D8170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3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 в учёбу с головой!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          Слайд №1</w:t>
            </w:r>
          </w:p>
        </w:tc>
        <w:tc>
          <w:tcPr>
            <w:tcW w:w="3827" w:type="dxa"/>
          </w:tcPr>
          <w:p w:rsidR="00B81189" w:rsidRPr="005733A2" w:rsidRDefault="00B81189" w:rsidP="00D8170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3A2">
              <w:rPr>
                <w:rFonts w:ascii="Times New Roman" w:hAnsi="Times New Roman" w:cs="Times New Roman"/>
                <w:sz w:val="24"/>
                <w:szCs w:val="24"/>
              </w:rPr>
              <w:t xml:space="preserve">Настрой на восприятие материала </w:t>
            </w:r>
          </w:p>
          <w:p w:rsidR="00B81189" w:rsidRPr="005733A2" w:rsidRDefault="00B81189" w:rsidP="00D8170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Pr="005733A2" w:rsidRDefault="00B81189" w:rsidP="00D8170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81189" w:rsidRPr="005733A2" w:rsidRDefault="00B81189" w:rsidP="0057418D">
            <w:pPr>
              <w:tabs>
                <w:tab w:val="left" w:pos="509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733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</w:t>
            </w:r>
          </w:p>
          <w:p w:rsidR="00B81189" w:rsidRPr="005733A2" w:rsidRDefault="00B81189" w:rsidP="00500F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3A2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ключение в учебную деятельность</w:t>
            </w:r>
          </w:p>
          <w:p w:rsidR="00B81189" w:rsidRPr="005733A2" w:rsidRDefault="00B81189" w:rsidP="00D8170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189" w:rsidRPr="00D81708">
        <w:trPr>
          <w:trHeight w:val="628"/>
        </w:trPr>
        <w:tc>
          <w:tcPr>
            <w:tcW w:w="2437" w:type="dxa"/>
          </w:tcPr>
          <w:p w:rsidR="00B81189" w:rsidRPr="006A3095" w:rsidRDefault="00B81189" w:rsidP="00B61B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A3095">
              <w:rPr>
                <w:rFonts w:ascii="Times New Roman" w:hAnsi="Times New Roman" w:cs="Times New Roman"/>
                <w:b/>
                <w:bCs/>
                <w:spacing w:val="-11"/>
                <w:sz w:val="24"/>
                <w:szCs w:val="24"/>
              </w:rPr>
              <w:t xml:space="preserve">2. </w:t>
            </w:r>
            <w:r w:rsidRPr="006A30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Постановка цели и задач урока. Мотивация учебной деятельности учащихся.</w:t>
            </w:r>
          </w:p>
          <w:p w:rsidR="00B81189" w:rsidRDefault="00B81189" w:rsidP="00ED7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0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6A30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1189" w:rsidRDefault="00B81189" w:rsidP="006A30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A30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сформулировать цель и тему урока вместе с учащимися, включить детей в активную учебно-познавательную деятельность. </w:t>
            </w:r>
          </w:p>
          <w:p w:rsidR="00B81189" w:rsidRPr="006A3095" w:rsidRDefault="00B81189" w:rsidP="006A30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3095">
              <w:rPr>
                <w:rFonts w:ascii="Times New Roman" w:hAnsi="Times New Roman" w:cs="Times New Roman"/>
                <w:sz w:val="24"/>
                <w:szCs w:val="24"/>
              </w:rPr>
              <w:t>Время:  6 мин.</w:t>
            </w:r>
          </w:p>
        </w:tc>
        <w:tc>
          <w:tcPr>
            <w:tcW w:w="6141" w:type="dxa"/>
          </w:tcPr>
          <w:p w:rsidR="00B81189" w:rsidRPr="00792C24" w:rsidRDefault="00B81189" w:rsidP="00792C24">
            <w:pPr>
              <w:pStyle w:val="NormalWeb"/>
            </w:pPr>
            <w:r w:rsidRPr="00792C24">
              <w:rPr>
                <w:sz w:val="26"/>
                <w:szCs w:val="26"/>
              </w:rPr>
              <w:t>Начну наш урок с необычного вопроса:</w:t>
            </w:r>
          </w:p>
          <w:p w:rsidR="00B81189" w:rsidRPr="00792C24" w:rsidRDefault="00B81189" w:rsidP="00792C24">
            <w:pPr>
              <w:pStyle w:val="NormalWeb"/>
            </w:pPr>
            <w:r w:rsidRPr="00792C24">
              <w:rPr>
                <w:sz w:val="26"/>
                <w:szCs w:val="26"/>
              </w:rPr>
              <w:t xml:space="preserve">- Как вы думаете, когда человек чувствует себя по-настоящему несчастным? </w:t>
            </w:r>
          </w:p>
          <w:p w:rsidR="00B81189" w:rsidRPr="00792C24" w:rsidRDefault="00B81189" w:rsidP="00792C24">
            <w:pPr>
              <w:pStyle w:val="NormalWeb"/>
            </w:pPr>
            <w:r w:rsidRPr="00792C24">
              <w:rPr>
                <w:sz w:val="26"/>
                <w:szCs w:val="26"/>
              </w:rPr>
              <w:t>- Действительно, человек, как личность всегда должен чувствовать окружение близких и дорогих ему людей. Я думаю, что каждый из вас уже понимает, что такое чувствовать себя одиноким. И как это плохо.</w:t>
            </w:r>
          </w:p>
          <w:p w:rsidR="00B81189" w:rsidRPr="00792C24" w:rsidRDefault="00B81189" w:rsidP="00500FD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92C24">
              <w:rPr>
                <w:rFonts w:ascii="Times New Roman" w:hAnsi="Times New Roman" w:cs="Times New Roman"/>
                <w:sz w:val="26"/>
                <w:szCs w:val="26"/>
              </w:rPr>
              <w:t>- В моей руке маленький кораблик. Что это? С одной стороны это свобода, когда ты рассекаешь морские волны, сила, когда ты борешься один на один со стихией. А с другой - это крошечный кораблик, посреди огромного водного пространства. И сегодня мы с этим корабликом совершим путешествие по небольшой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части творчества одного из писателей</w:t>
            </w:r>
            <w:r w:rsidRPr="00792C24">
              <w:rPr>
                <w:rFonts w:ascii="Times New Roman" w:hAnsi="Times New Roman" w:cs="Times New Roman"/>
                <w:sz w:val="26"/>
                <w:szCs w:val="26"/>
              </w:rPr>
              <w:t xml:space="preserve">, а точнее попытаемся разгадать тайну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его </w:t>
            </w:r>
            <w:r w:rsidRPr="00792C24">
              <w:rPr>
                <w:rFonts w:ascii="Times New Roman" w:hAnsi="Times New Roman" w:cs="Times New Roman"/>
                <w:sz w:val="26"/>
                <w:szCs w:val="26"/>
              </w:rPr>
              <w:t>уди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вительного стихотворения</w:t>
            </w:r>
            <w:r w:rsidRPr="00792C24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B81189" w:rsidRDefault="00B81189" w:rsidP="006A3095">
            <w:pPr>
              <w:spacing w:after="450" w:line="240" w:lineRule="auto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 Откройте учебник на с. 120. </w:t>
            </w:r>
          </w:p>
          <w:p w:rsidR="00B81189" w:rsidRDefault="00B81189" w:rsidP="006A3095">
            <w:pPr>
              <w:spacing w:after="45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B61B7E">
              <w:rPr>
                <w:rFonts w:ascii="Times New Roman" w:hAnsi="Times New Roman" w:cs="Times New Roman"/>
                <w:lang w:eastAsia="ru-RU"/>
              </w:rPr>
              <w:t>- Назовите тему урока. – Поставьте цели.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          Слайд № 2 – 3</w:t>
            </w:r>
          </w:p>
          <w:p w:rsidR="00B81189" w:rsidRPr="008E7480" w:rsidRDefault="00B81189" w:rsidP="008E7480">
            <w:pPr>
              <w:spacing w:after="45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 Что вы знаете о М. Ю. Лермонтове?... Подробнеем нам сегодня расскажет о нём…</w:t>
            </w:r>
          </w:p>
        </w:tc>
        <w:tc>
          <w:tcPr>
            <w:tcW w:w="3827" w:type="dxa"/>
          </w:tcPr>
          <w:p w:rsidR="00B81189" w:rsidRPr="00D81708" w:rsidRDefault="00B81189" w:rsidP="00D81708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57418D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B61B7E">
            <w:pPr>
              <w:spacing w:after="450" w:line="240" w:lineRule="auto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64860">
              <w:rPr>
                <w:rFonts w:ascii="inherit" w:hAnsi="inherit" w:cs="inherit"/>
                <w:i/>
                <w:iCs/>
                <w:sz w:val="24"/>
                <w:szCs w:val="24"/>
                <w:lang w:eastAsia="ru-RU"/>
              </w:rPr>
              <w:t>Дети</w:t>
            </w:r>
            <w:r>
              <w:rPr>
                <w:rFonts w:ascii="inherit" w:hAnsi="inherit" w:cs="inherit"/>
                <w:i/>
                <w:iCs/>
                <w:sz w:val="24"/>
                <w:szCs w:val="24"/>
                <w:lang w:eastAsia="ru-RU"/>
              </w:rPr>
              <w:t xml:space="preserve"> высказывают свои предположения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, называют цели.</w:t>
            </w:r>
          </w:p>
          <w:p w:rsidR="00B81189" w:rsidRPr="00792C24" w:rsidRDefault="00B81189" w:rsidP="00792C24">
            <w:pPr>
              <w:pStyle w:val="NormalWeb"/>
            </w:pPr>
            <w:r w:rsidRPr="00792C24">
              <w:rPr>
                <w:sz w:val="26"/>
                <w:szCs w:val="26"/>
              </w:rPr>
              <w:t>(</w:t>
            </w:r>
            <w:r w:rsidRPr="00792C24">
              <w:rPr>
                <w:i/>
                <w:iCs/>
                <w:sz w:val="26"/>
                <w:szCs w:val="26"/>
              </w:rPr>
              <w:t>когда получает плохие отметки, когда болеет, когда нет друзей, когда одинок</w:t>
            </w:r>
            <w:r w:rsidRPr="00792C24">
              <w:rPr>
                <w:sz w:val="26"/>
                <w:szCs w:val="26"/>
              </w:rPr>
              <w:t>)</w:t>
            </w:r>
          </w:p>
          <w:p w:rsidR="00B81189" w:rsidRDefault="00B81189" w:rsidP="00B61B7E">
            <w:pPr>
              <w:spacing w:after="450" w:line="240" w:lineRule="auto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B81189" w:rsidRPr="00B61B7E" w:rsidRDefault="00B81189" w:rsidP="00B61B7E">
            <w:pPr>
              <w:spacing w:after="450" w:line="240" w:lineRule="auto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B81189" w:rsidRDefault="00B81189" w:rsidP="00D81708">
            <w:pPr>
              <w:pStyle w:val="NoSpacing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B81189" w:rsidRDefault="00B81189" w:rsidP="00D81708">
            <w:pPr>
              <w:pStyle w:val="NoSpacing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B81189" w:rsidRDefault="00B81189" w:rsidP="00D81708">
            <w:pPr>
              <w:pStyle w:val="NoSpacing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B81189" w:rsidRDefault="00B81189" w:rsidP="00D81708">
            <w:pPr>
              <w:pStyle w:val="NoSpacing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B81189" w:rsidRDefault="00B81189" w:rsidP="00D81708">
            <w:pPr>
              <w:pStyle w:val="NoSpacing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B81189" w:rsidRDefault="00B81189" w:rsidP="00D81708">
            <w:pPr>
              <w:pStyle w:val="NoSpacing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B81189" w:rsidRPr="00D0760F" w:rsidRDefault="00B81189" w:rsidP="00D81708">
            <w:pPr>
              <w:pStyle w:val="NoSpacing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B81189" w:rsidRDefault="00B81189" w:rsidP="00BB311C">
            <w:pPr>
              <w:spacing w:after="0" w:line="240" w:lineRule="auto"/>
              <w:ind w:firstLine="7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Pr="00D81708" w:rsidRDefault="00B81189" w:rsidP="006F2A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81189" w:rsidRPr="006A3095" w:rsidRDefault="00B81189" w:rsidP="008B394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A30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Регулятивные</w:t>
            </w:r>
          </w:p>
          <w:p w:rsidR="00B81189" w:rsidRDefault="00B81189" w:rsidP="00BB311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81189" w:rsidRDefault="00B81189" w:rsidP="00BB311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733A2">
              <w:rPr>
                <w:rFonts w:ascii="Times New Roman" w:hAnsi="Times New Roman" w:cs="Times New Roman"/>
                <w:sz w:val="24"/>
                <w:szCs w:val="24"/>
              </w:rPr>
              <w:t>-целеполагание</w:t>
            </w:r>
          </w:p>
          <w:p w:rsidR="00B81189" w:rsidRDefault="00B81189" w:rsidP="00BB311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81189" w:rsidRPr="006A3095" w:rsidRDefault="00B81189" w:rsidP="00BB311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A30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</w:t>
            </w:r>
          </w:p>
          <w:p w:rsidR="00B81189" w:rsidRDefault="00B81189" w:rsidP="007757E4">
            <w:pPr>
              <w:spacing w:after="0" w:line="240" w:lineRule="auto"/>
              <w:jc w:val="both"/>
              <w:rPr>
                <w:color w:val="000000"/>
                <w:sz w:val="27"/>
                <w:szCs w:val="27"/>
              </w:rPr>
            </w:pPr>
            <w:r w:rsidRPr="005733A2">
              <w:rPr>
                <w:rFonts w:ascii="Times New Roman" w:hAnsi="Times New Roman" w:cs="Times New Roman"/>
                <w:sz w:val="24"/>
                <w:szCs w:val="24"/>
              </w:rPr>
              <w:t xml:space="preserve">-умение с достаточной полнотой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точностью излагать свои мысли</w:t>
            </w:r>
          </w:p>
          <w:p w:rsidR="00B81189" w:rsidRPr="008B3944" w:rsidRDefault="00B81189" w:rsidP="008B394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B81189" w:rsidRPr="00D81708" w:rsidRDefault="00B81189" w:rsidP="00D81708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189" w:rsidRPr="00D81708">
        <w:trPr>
          <w:trHeight w:val="628"/>
        </w:trPr>
        <w:tc>
          <w:tcPr>
            <w:tcW w:w="2437" w:type="dxa"/>
          </w:tcPr>
          <w:p w:rsidR="00B81189" w:rsidRPr="006F2AD9" w:rsidRDefault="00B81189" w:rsidP="00D81708">
            <w:pPr>
              <w:shd w:val="clear" w:color="auto" w:fill="FFFFFF"/>
              <w:tabs>
                <w:tab w:val="left" w:pos="4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17"/>
                <w:sz w:val="24"/>
                <w:szCs w:val="24"/>
              </w:rPr>
            </w:pPr>
            <w:r w:rsidRPr="006F2AD9">
              <w:rPr>
                <w:rFonts w:ascii="Times New Roman" w:hAnsi="Times New Roman" w:cs="Times New Roman"/>
                <w:b/>
                <w:bCs/>
                <w:spacing w:val="-17"/>
                <w:sz w:val="24"/>
                <w:szCs w:val="24"/>
              </w:rPr>
              <w:t xml:space="preserve">Ознакомление с жизнью и творчеством </w:t>
            </w:r>
          </w:p>
          <w:p w:rsidR="00B81189" w:rsidRPr="006F2AD9" w:rsidRDefault="00B81189" w:rsidP="00D81708">
            <w:pPr>
              <w:shd w:val="clear" w:color="auto" w:fill="FFFFFF"/>
              <w:tabs>
                <w:tab w:val="left" w:pos="4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AD9">
              <w:rPr>
                <w:rFonts w:ascii="Times New Roman" w:hAnsi="Times New Roman" w:cs="Times New Roman"/>
                <w:b/>
                <w:bCs/>
                <w:spacing w:val="-17"/>
                <w:sz w:val="24"/>
                <w:szCs w:val="24"/>
              </w:rPr>
              <w:t>М. Ю. Лермонтова</w:t>
            </w: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2AD9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Pr="00F404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познакомиться с основными этапами жизни поэта.</w:t>
            </w: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Default="00B81189" w:rsidP="00F4040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81189" w:rsidRPr="00D56C9B" w:rsidRDefault="00B81189" w:rsidP="008E7480">
            <w:pPr>
              <w:shd w:val="clear" w:color="auto" w:fill="FFFFFF"/>
              <w:tabs>
                <w:tab w:val="left" w:pos="30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6C9B">
              <w:rPr>
                <w:rFonts w:ascii="Times New Roman" w:hAnsi="Times New Roman" w:cs="Times New Roman"/>
                <w:b/>
                <w:bCs/>
                <w:spacing w:val="-16"/>
              </w:rPr>
              <w:t>4.Чтение стихотворения  «Парус »</w:t>
            </w:r>
          </w:p>
          <w:p w:rsidR="00B81189" w:rsidRPr="00D56C9B" w:rsidRDefault="00B81189" w:rsidP="008E7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C9B">
              <w:rPr>
                <w:rFonts w:ascii="Times New Roman" w:hAnsi="Times New Roman" w:cs="Times New Roman"/>
                <w:sz w:val="24"/>
                <w:szCs w:val="24"/>
              </w:rPr>
              <w:t xml:space="preserve">Цель: познакомить со стихотворением «Парус», </w:t>
            </w:r>
            <w:r w:rsidRPr="00D56C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обеспечить восприятие, осмысление.</w:t>
            </w:r>
          </w:p>
          <w:p w:rsidR="00B81189" w:rsidRPr="008E7480" w:rsidRDefault="00B81189" w:rsidP="00ED7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C9B">
              <w:rPr>
                <w:rFonts w:ascii="Times New Roman" w:hAnsi="Times New Roman" w:cs="Times New Roman"/>
                <w:sz w:val="24"/>
                <w:szCs w:val="24"/>
              </w:rPr>
              <w:t>Время: 10 мин.</w:t>
            </w:r>
          </w:p>
        </w:tc>
        <w:tc>
          <w:tcPr>
            <w:tcW w:w="6141" w:type="dxa"/>
          </w:tcPr>
          <w:p w:rsidR="00B81189" w:rsidRPr="006F2AD9" w:rsidRDefault="00B81189" w:rsidP="006F2AD9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портрета писателя</w:t>
            </w:r>
            <w:r w:rsidRPr="006F2A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Слайд №4</w:t>
            </w:r>
          </w:p>
          <w:p w:rsidR="00B81189" w:rsidRDefault="00B81189" w:rsidP="006F2AD9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AD9">
              <w:rPr>
                <w:rFonts w:ascii="Times New Roman" w:hAnsi="Times New Roman" w:cs="Times New Roman"/>
                <w:sz w:val="24"/>
                <w:szCs w:val="24"/>
              </w:rPr>
              <w:t>Заслушивание сообщения ученика.</w:t>
            </w:r>
          </w:p>
          <w:p w:rsidR="00B81189" w:rsidRPr="00AE36E7" w:rsidRDefault="00B81189" w:rsidP="00464660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  <w:r w:rsidRPr="00AE36E7">
              <w:rPr>
                <w:color w:val="000000"/>
                <w:sz w:val="22"/>
                <w:szCs w:val="22"/>
              </w:rPr>
              <w:t>Тест «Биография М. 1О. Лермонтова».</w:t>
            </w:r>
          </w:p>
          <w:p w:rsidR="00B81189" w:rsidRPr="00AE36E7" w:rsidRDefault="00B81189" w:rsidP="00464660">
            <w:pPr>
              <w:pStyle w:val="NormalWeb"/>
              <w:numPr>
                <w:ilvl w:val="0"/>
                <w:numId w:val="8"/>
              </w:numPr>
              <w:shd w:val="clear" w:color="auto" w:fill="FFFFFF"/>
              <w:spacing w:line="278" w:lineRule="atLeast"/>
              <w:rPr>
                <w:sz w:val="22"/>
                <w:szCs w:val="22"/>
              </w:rPr>
            </w:pPr>
            <w:r w:rsidRPr="00AE36E7">
              <w:rPr>
                <w:color w:val="000000"/>
                <w:sz w:val="22"/>
                <w:szCs w:val="22"/>
              </w:rPr>
              <w:t>В каком году родился М. Ю. Лермонтов?</w:t>
            </w:r>
            <w:r w:rsidRPr="00AE36E7">
              <w:rPr>
                <w:color w:val="000000"/>
                <w:sz w:val="22"/>
                <w:szCs w:val="22"/>
              </w:rPr>
              <w:br/>
              <w:t>а)</w:t>
            </w:r>
            <w:r w:rsidRPr="00AE36E7">
              <w:rPr>
                <w:b/>
                <w:bCs/>
                <w:color w:val="000000"/>
                <w:sz w:val="22"/>
                <w:szCs w:val="22"/>
              </w:rPr>
              <w:t>1814</w:t>
            </w:r>
            <w:r w:rsidRPr="00AE36E7">
              <w:rPr>
                <w:color w:val="000000"/>
                <w:sz w:val="22"/>
                <w:szCs w:val="22"/>
              </w:rPr>
              <w:t>; б)1825; в)1804.</w:t>
            </w:r>
          </w:p>
          <w:p w:rsidR="00B81189" w:rsidRPr="00AE36E7" w:rsidRDefault="00B81189" w:rsidP="00464660">
            <w:pPr>
              <w:pStyle w:val="NormalWeb"/>
              <w:numPr>
                <w:ilvl w:val="0"/>
                <w:numId w:val="8"/>
              </w:numPr>
              <w:shd w:val="clear" w:color="auto" w:fill="FFFFFF"/>
              <w:spacing w:line="278" w:lineRule="atLeast"/>
              <w:rPr>
                <w:sz w:val="22"/>
                <w:szCs w:val="22"/>
              </w:rPr>
            </w:pPr>
            <w:r w:rsidRPr="00AE36E7">
              <w:rPr>
                <w:color w:val="000000"/>
                <w:sz w:val="22"/>
                <w:szCs w:val="22"/>
              </w:rPr>
              <w:t>Где родился М. 10. Лермонтов?</w:t>
            </w:r>
          </w:p>
          <w:p w:rsidR="00B81189" w:rsidRPr="00AE36E7" w:rsidRDefault="00B81189" w:rsidP="00464660">
            <w:pPr>
              <w:pStyle w:val="NormalWeb"/>
              <w:shd w:val="clear" w:color="auto" w:fill="FFFFFF"/>
              <w:spacing w:line="278" w:lineRule="atLeast"/>
              <w:rPr>
                <w:b/>
                <w:bCs/>
                <w:sz w:val="22"/>
                <w:szCs w:val="22"/>
              </w:rPr>
            </w:pPr>
            <w:r w:rsidRPr="00AE36E7">
              <w:rPr>
                <w:color w:val="000000"/>
                <w:sz w:val="22"/>
                <w:szCs w:val="22"/>
              </w:rPr>
              <w:t xml:space="preserve">а) В Тарханах; б) в Пензе; в) </w:t>
            </w:r>
            <w:r w:rsidRPr="00AE36E7">
              <w:rPr>
                <w:b/>
                <w:bCs/>
                <w:color w:val="000000"/>
                <w:sz w:val="22"/>
                <w:szCs w:val="22"/>
              </w:rPr>
              <w:t>в Москве.</w:t>
            </w:r>
          </w:p>
          <w:p w:rsidR="00B81189" w:rsidRPr="00AE36E7" w:rsidRDefault="00B81189" w:rsidP="00464660">
            <w:pPr>
              <w:pStyle w:val="NormalWeb"/>
              <w:numPr>
                <w:ilvl w:val="0"/>
                <w:numId w:val="9"/>
              </w:numPr>
              <w:shd w:val="clear" w:color="auto" w:fill="FFFFFF"/>
              <w:spacing w:line="266" w:lineRule="atLeast"/>
              <w:rPr>
                <w:sz w:val="22"/>
                <w:szCs w:val="22"/>
              </w:rPr>
            </w:pPr>
            <w:r w:rsidRPr="00AE36E7">
              <w:rPr>
                <w:color w:val="000000"/>
                <w:sz w:val="22"/>
                <w:szCs w:val="22"/>
              </w:rPr>
              <w:t>Кому принадлежало поместье в Тарханах?</w:t>
            </w:r>
            <w:r w:rsidRPr="00AE36E7">
              <w:rPr>
                <w:color w:val="000000"/>
                <w:sz w:val="22"/>
                <w:szCs w:val="22"/>
              </w:rPr>
              <w:br/>
              <w:t xml:space="preserve">а) Самому Лермонтову; </w:t>
            </w:r>
            <w:r w:rsidRPr="00AE36E7">
              <w:rPr>
                <w:b/>
                <w:bCs/>
                <w:color w:val="000000"/>
                <w:sz w:val="22"/>
                <w:szCs w:val="22"/>
              </w:rPr>
              <w:t>б) бабушке</w:t>
            </w:r>
            <w:r w:rsidRPr="00AE36E7">
              <w:rPr>
                <w:color w:val="000000"/>
                <w:sz w:val="22"/>
                <w:szCs w:val="22"/>
              </w:rPr>
              <w:t>; в) отцу.</w:t>
            </w:r>
          </w:p>
          <w:p w:rsidR="00B81189" w:rsidRPr="00AE36E7" w:rsidRDefault="00B81189" w:rsidP="00464660">
            <w:pPr>
              <w:pStyle w:val="NormalWeb"/>
              <w:numPr>
                <w:ilvl w:val="0"/>
                <w:numId w:val="9"/>
              </w:numPr>
              <w:shd w:val="clear" w:color="auto" w:fill="FFFFFF"/>
              <w:spacing w:line="266" w:lineRule="atLeast"/>
              <w:rPr>
                <w:b/>
                <w:bCs/>
                <w:sz w:val="22"/>
                <w:szCs w:val="22"/>
              </w:rPr>
            </w:pPr>
            <w:r w:rsidRPr="00AE36E7">
              <w:rPr>
                <w:color w:val="000000"/>
                <w:sz w:val="22"/>
                <w:szCs w:val="22"/>
              </w:rPr>
              <w:t>Куда возила бабушка лечиться своего внука?</w:t>
            </w:r>
            <w:r w:rsidRPr="00AE36E7">
              <w:rPr>
                <w:color w:val="000000"/>
                <w:sz w:val="22"/>
                <w:szCs w:val="22"/>
              </w:rPr>
              <w:br/>
              <w:t xml:space="preserve">а) В Крым; б) за границу; </w:t>
            </w:r>
            <w:r w:rsidRPr="00AE36E7">
              <w:rPr>
                <w:b/>
                <w:bCs/>
                <w:color w:val="000000"/>
                <w:sz w:val="22"/>
                <w:szCs w:val="22"/>
              </w:rPr>
              <w:t>в) на Кавказ.</w:t>
            </w:r>
          </w:p>
          <w:p w:rsidR="00B81189" w:rsidRPr="00AE36E7" w:rsidRDefault="00B81189" w:rsidP="00464660">
            <w:pPr>
              <w:pStyle w:val="NormalWeb"/>
              <w:numPr>
                <w:ilvl w:val="0"/>
                <w:numId w:val="9"/>
              </w:numPr>
              <w:shd w:val="clear" w:color="auto" w:fill="FFFFFF"/>
              <w:spacing w:line="266" w:lineRule="atLeast"/>
              <w:rPr>
                <w:sz w:val="22"/>
                <w:szCs w:val="22"/>
              </w:rPr>
            </w:pPr>
            <w:r w:rsidRPr="00AE36E7">
              <w:rPr>
                <w:color w:val="000000"/>
                <w:sz w:val="22"/>
                <w:szCs w:val="22"/>
              </w:rPr>
              <w:t>Какими еще языками владел М. Ю. Лермонтов?</w:t>
            </w:r>
          </w:p>
          <w:p w:rsidR="00B81189" w:rsidRPr="00AE36E7" w:rsidRDefault="00B81189" w:rsidP="00464660">
            <w:pPr>
              <w:pStyle w:val="NormalWeb"/>
              <w:shd w:val="clear" w:color="auto" w:fill="FFFFFF"/>
              <w:spacing w:line="266" w:lineRule="atLeast"/>
              <w:rPr>
                <w:sz w:val="22"/>
                <w:szCs w:val="22"/>
              </w:rPr>
            </w:pPr>
            <w:r w:rsidRPr="00AE36E7">
              <w:rPr>
                <w:color w:val="000000"/>
                <w:sz w:val="22"/>
                <w:szCs w:val="22"/>
              </w:rPr>
              <w:t>а) Итальянским и немецким</w:t>
            </w:r>
            <w:r w:rsidRPr="00AE36E7">
              <w:rPr>
                <w:b/>
                <w:bCs/>
                <w:color w:val="000000"/>
                <w:sz w:val="22"/>
                <w:szCs w:val="22"/>
              </w:rPr>
              <w:t>; б) французским и немецким;</w:t>
            </w:r>
            <w:r w:rsidRPr="00AE36E7">
              <w:rPr>
                <w:color w:val="000000"/>
                <w:sz w:val="22"/>
                <w:szCs w:val="22"/>
              </w:rPr>
              <w:t xml:space="preserve"> в) английским и немецким.</w:t>
            </w:r>
          </w:p>
          <w:p w:rsidR="00B81189" w:rsidRPr="00AE36E7" w:rsidRDefault="00B81189" w:rsidP="00464660">
            <w:pPr>
              <w:pStyle w:val="NormalWeb"/>
              <w:shd w:val="clear" w:color="auto" w:fill="FFFFFF"/>
              <w:spacing w:line="266" w:lineRule="atLeast"/>
              <w:rPr>
                <w:sz w:val="22"/>
                <w:szCs w:val="22"/>
              </w:rPr>
            </w:pPr>
            <w:r w:rsidRPr="00AE36E7">
              <w:rPr>
                <w:color w:val="000000"/>
                <w:sz w:val="22"/>
                <w:szCs w:val="22"/>
              </w:rPr>
              <w:t>6. Где учился тринадцатилетний М. Ю. Лермонтов?</w:t>
            </w:r>
          </w:p>
          <w:p w:rsidR="00B81189" w:rsidRPr="00AE36E7" w:rsidRDefault="00B81189" w:rsidP="00464660">
            <w:pPr>
              <w:pStyle w:val="NormalWeb"/>
              <w:shd w:val="clear" w:color="auto" w:fill="FFFFFF"/>
              <w:spacing w:line="266" w:lineRule="atLeast"/>
              <w:rPr>
                <w:sz w:val="22"/>
                <w:szCs w:val="22"/>
              </w:rPr>
            </w:pPr>
            <w:r w:rsidRPr="00AE36E7">
              <w:rPr>
                <w:color w:val="000000"/>
                <w:sz w:val="22"/>
                <w:szCs w:val="22"/>
              </w:rPr>
              <w:t xml:space="preserve">а) Царскосельский лицей; </w:t>
            </w:r>
            <w:r w:rsidRPr="00AE36E7">
              <w:rPr>
                <w:b/>
                <w:bCs/>
                <w:color w:val="000000"/>
                <w:sz w:val="22"/>
                <w:szCs w:val="22"/>
              </w:rPr>
              <w:t>б) Благородный пансион</w:t>
            </w:r>
            <w:r w:rsidRPr="00AE36E7">
              <w:rPr>
                <w:color w:val="000000"/>
                <w:sz w:val="22"/>
                <w:szCs w:val="22"/>
              </w:rPr>
              <w:t>; в) Пажеский корпус.</w:t>
            </w:r>
          </w:p>
          <w:p w:rsidR="00B81189" w:rsidRPr="00AE36E7" w:rsidRDefault="00B81189" w:rsidP="00464660">
            <w:pPr>
              <w:pStyle w:val="NormalWeb"/>
              <w:numPr>
                <w:ilvl w:val="0"/>
                <w:numId w:val="10"/>
              </w:numPr>
              <w:shd w:val="clear" w:color="auto" w:fill="FFFFFF"/>
              <w:spacing w:line="266" w:lineRule="atLeast"/>
              <w:rPr>
                <w:sz w:val="22"/>
                <w:szCs w:val="22"/>
              </w:rPr>
            </w:pPr>
            <w:r w:rsidRPr="00AE36E7">
              <w:rPr>
                <w:color w:val="000000"/>
                <w:sz w:val="22"/>
                <w:szCs w:val="22"/>
              </w:rPr>
              <w:t>После окончания Школы в Петербурге М. Ю. Лермонтов стал:</w:t>
            </w:r>
            <w:r w:rsidRPr="00AE36E7">
              <w:rPr>
                <w:color w:val="000000"/>
                <w:sz w:val="22"/>
                <w:szCs w:val="22"/>
              </w:rPr>
              <w:br/>
            </w:r>
            <w:r w:rsidRPr="00AE36E7">
              <w:rPr>
                <w:b/>
                <w:bCs/>
                <w:color w:val="000000"/>
                <w:sz w:val="22"/>
                <w:szCs w:val="22"/>
              </w:rPr>
              <w:t>а) военным</w:t>
            </w:r>
            <w:r w:rsidRPr="00AE36E7">
              <w:rPr>
                <w:color w:val="000000"/>
                <w:sz w:val="22"/>
                <w:szCs w:val="22"/>
              </w:rPr>
              <w:t>; б) чиновником; в) дипломатом.</w:t>
            </w:r>
          </w:p>
          <w:p w:rsidR="00B81189" w:rsidRPr="00AE36E7" w:rsidRDefault="00B81189" w:rsidP="00464660">
            <w:pPr>
              <w:pStyle w:val="NormalWeb"/>
              <w:numPr>
                <w:ilvl w:val="0"/>
                <w:numId w:val="10"/>
              </w:numPr>
              <w:shd w:val="clear" w:color="auto" w:fill="FFFFFF"/>
              <w:spacing w:line="266" w:lineRule="atLeast"/>
              <w:rPr>
                <w:sz w:val="22"/>
                <w:szCs w:val="22"/>
              </w:rPr>
            </w:pPr>
            <w:r w:rsidRPr="00AE36E7">
              <w:rPr>
                <w:color w:val="000000"/>
                <w:sz w:val="22"/>
                <w:szCs w:val="22"/>
              </w:rPr>
              <w:t>В каком возрасте погиб М. Ю. Лермонтов?</w:t>
            </w:r>
            <w:r w:rsidRPr="00AE36E7">
              <w:rPr>
                <w:color w:val="000000"/>
                <w:sz w:val="22"/>
                <w:szCs w:val="22"/>
              </w:rPr>
              <w:br/>
              <w:t xml:space="preserve">а) 33; </w:t>
            </w:r>
            <w:r w:rsidRPr="00AE36E7">
              <w:rPr>
                <w:b/>
                <w:bCs/>
                <w:color w:val="000000"/>
                <w:sz w:val="22"/>
                <w:szCs w:val="22"/>
              </w:rPr>
              <w:t>б) 26</w:t>
            </w:r>
            <w:r w:rsidRPr="00AE36E7">
              <w:rPr>
                <w:color w:val="000000"/>
                <w:sz w:val="22"/>
                <w:szCs w:val="22"/>
              </w:rPr>
              <w:t>; в) 29.</w:t>
            </w:r>
          </w:p>
          <w:p w:rsidR="00B81189" w:rsidRPr="00500FDA" w:rsidRDefault="00B81189" w:rsidP="00464660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6E7">
              <w:rPr>
                <w:rFonts w:ascii="Times New Roman" w:hAnsi="Times New Roman" w:cs="Times New Roman"/>
                <w:color w:val="000000"/>
              </w:rPr>
              <w:t>Ответы: 1-а; 2-в; 3-б; 4-в; 5-б; 6-б; 7-а; 8-б</w:t>
            </w:r>
            <w:r w:rsidRPr="008E7480">
              <w:rPr>
                <w:b/>
                <w:bCs/>
                <w:color w:val="000000"/>
                <w:sz w:val="24"/>
                <w:szCs w:val="24"/>
              </w:rPr>
              <w:t xml:space="preserve">.    </w:t>
            </w:r>
            <w:r w:rsidRPr="008E74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Слайд № 5</w:t>
            </w:r>
          </w:p>
          <w:p w:rsidR="00B81189" w:rsidRDefault="00B81189" w:rsidP="00D81708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C81CAF">
            <w:pPr>
              <w:spacing w:after="0" w:line="240" w:lineRule="auto"/>
              <w:ind w:firstLine="7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AD9">
              <w:rPr>
                <w:rFonts w:ascii="Times New Roman" w:hAnsi="Times New Roman" w:cs="Times New Roman"/>
                <w:sz w:val="24"/>
                <w:szCs w:val="24"/>
              </w:rPr>
              <w:t>- Как называется произведение, которое мы будем читать?</w:t>
            </w:r>
          </w:p>
          <w:p w:rsidR="00B81189" w:rsidRPr="006F2AD9" w:rsidRDefault="00B81189" w:rsidP="00C81CAF">
            <w:pPr>
              <w:spacing w:after="0" w:line="240" w:lineRule="auto"/>
              <w:ind w:firstLine="7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Pr="00500FDA" w:rsidRDefault="00B81189" w:rsidP="00500FDA">
            <w:pPr>
              <w:spacing w:after="450" w:line="240" w:lineRule="auto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inherit" w:hAnsi="inherit" w:cs="inherit"/>
                <w:i/>
                <w:iCs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Посмотрите на</w:t>
            </w:r>
            <w:r>
              <w:rPr>
                <w:rFonts w:ascii="inherit" w:hAnsi="inherit" w:cs="inherit"/>
                <w:i/>
                <w:iCs/>
                <w:sz w:val="24"/>
                <w:szCs w:val="24"/>
                <w:lang w:eastAsia="ru-RU"/>
              </w:rPr>
              <w:t xml:space="preserve"> с.120 и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ответьте кому из героев учебника</w:t>
            </w:r>
            <w:r>
              <w:rPr>
                <w:i/>
                <w:iCs/>
                <w:sz w:val="24"/>
                <w:szCs w:val="24"/>
                <w:lang w:eastAsia="ru-RU"/>
              </w:rPr>
              <w:t xml:space="preserve"> нравится это</w:t>
            </w:r>
            <w:r>
              <w:rPr>
                <w:rFonts w:ascii="inherit" w:hAnsi="inherit" w:cs="inherit"/>
                <w:i/>
                <w:iCs/>
                <w:sz w:val="24"/>
                <w:szCs w:val="24"/>
                <w:lang w:eastAsia="ru-RU"/>
              </w:rPr>
              <w:t xml:space="preserve"> стихотворение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? (</w:t>
            </w:r>
            <w:r>
              <w:rPr>
                <w:rFonts w:ascii="inherit" w:hAnsi="inherit" w:cs="inherit"/>
                <w:i/>
                <w:iCs/>
                <w:sz w:val="24"/>
                <w:szCs w:val="24"/>
                <w:lang w:eastAsia="ru-RU"/>
              </w:rPr>
              <w:t>Кости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Погодину)</w:t>
            </w:r>
          </w:p>
          <w:p w:rsidR="00B81189" w:rsidRDefault="00B81189" w:rsidP="00AE36E7">
            <w:pPr>
              <w:spacing w:after="450" w:line="240" w:lineRule="auto"/>
              <w:textAlignment w:val="baseline"/>
              <w:rPr>
                <w:i/>
                <w:iCs/>
                <w:sz w:val="24"/>
                <w:szCs w:val="24"/>
                <w:lang w:eastAsia="ru-RU"/>
              </w:rPr>
            </w:pPr>
            <w:r w:rsidRPr="00464860">
              <w:rPr>
                <w:rFonts w:ascii="inherit" w:hAnsi="inherit" w:cs="inherit"/>
                <w:i/>
                <w:iCs/>
                <w:sz w:val="24"/>
                <w:szCs w:val="24"/>
                <w:lang w:eastAsia="ru-RU"/>
              </w:rPr>
              <w:t>- Рассмотрите иллюстрацию. Можно ли по иллюстрации и названию спрогнозировать</w:t>
            </w:r>
            <w:r>
              <w:rPr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464860">
              <w:rPr>
                <w:rFonts w:ascii="inherit" w:hAnsi="inherit" w:cs="inherit"/>
                <w:i/>
                <w:iCs/>
                <w:sz w:val="24"/>
                <w:szCs w:val="24"/>
                <w:lang w:eastAsia="ru-RU"/>
              </w:rPr>
              <w:t>о чем будет это стихотворение?</w:t>
            </w:r>
          </w:p>
          <w:p w:rsidR="00B81189" w:rsidRPr="00DA1C11" w:rsidRDefault="00B81189" w:rsidP="00AE36E7">
            <w:pPr>
              <w:spacing w:after="450"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1C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Слайд № 6</w:t>
            </w:r>
          </w:p>
          <w:p w:rsidR="00B81189" w:rsidRDefault="00B81189" w:rsidP="008E7480">
            <w:pPr>
              <w:pStyle w:val="NormalWeb"/>
            </w:pPr>
            <w:r w:rsidRPr="008E7480">
              <w:t>Послушайте стихотворение и попробуите ответить на вопрос:</w:t>
            </w:r>
            <w:r w:rsidRPr="001349D7">
              <w:t xml:space="preserve"> </w:t>
            </w:r>
          </w:p>
          <w:p w:rsidR="00B81189" w:rsidRPr="008E7480" w:rsidRDefault="00B81189" w:rsidP="008E7480">
            <w:pPr>
              <w:pStyle w:val="NormalWeb"/>
              <w:rPr>
                <w:b/>
                <w:bCs/>
              </w:rPr>
            </w:pPr>
            <w:r w:rsidRPr="008E7480">
              <w:rPr>
                <w:b/>
                <w:bCs/>
              </w:rPr>
              <w:t>- Легко или трудно понять о чём размышляет рассказчик? </w:t>
            </w:r>
            <w:r>
              <w:rPr>
                <w:b/>
                <w:bCs/>
              </w:rPr>
              <w:t xml:space="preserve"> Слайд № 7</w:t>
            </w:r>
          </w:p>
          <w:p w:rsidR="00B81189" w:rsidRPr="00BE4787" w:rsidRDefault="00B81189" w:rsidP="008E7480">
            <w:pPr>
              <w:rPr>
                <w:rFonts w:ascii="Times New Roman" w:hAnsi="Times New Roman" w:cs="Times New Roman"/>
              </w:rPr>
            </w:pPr>
            <w:r w:rsidRPr="00BE4787">
              <w:rPr>
                <w:rFonts w:ascii="Times New Roman" w:hAnsi="Times New Roman" w:cs="Times New Roman"/>
                <w:b/>
                <w:bCs/>
              </w:rPr>
              <w:t>Проверка первичного восприятия</w:t>
            </w:r>
            <w:r w:rsidRPr="00BE4787">
              <w:rPr>
                <w:rFonts w:ascii="Times New Roman" w:hAnsi="Times New Roman" w:cs="Times New Roman"/>
              </w:rPr>
              <w:t xml:space="preserve"> </w:t>
            </w:r>
          </w:p>
          <w:p w:rsidR="00B81189" w:rsidRDefault="00B81189" w:rsidP="008E7480">
            <w:pPr>
              <w:pStyle w:val="NormalWeb"/>
            </w:pPr>
            <w:r>
              <w:t> </w:t>
            </w:r>
            <w:r>
              <w:rPr>
                <w:b/>
                <w:bCs/>
              </w:rPr>
              <w:t>-</w:t>
            </w:r>
            <w:r>
              <w:t>Понравилось ли вам это произведение?</w:t>
            </w:r>
          </w:p>
          <w:p w:rsidR="00B81189" w:rsidRDefault="00B81189" w:rsidP="008E7480">
            <w:pPr>
              <w:pStyle w:val="NormalWeb"/>
            </w:pPr>
            <w:r>
              <w:t> </w:t>
            </w:r>
            <w:r>
              <w:rPr>
                <w:b/>
                <w:bCs/>
              </w:rPr>
              <w:t>-</w:t>
            </w:r>
            <w:r>
              <w:t xml:space="preserve">Что вы чувствовали, когда слушали его?. </w:t>
            </w:r>
          </w:p>
          <w:p w:rsidR="00B81189" w:rsidRDefault="00B81189" w:rsidP="008E7480">
            <w:pPr>
              <w:pStyle w:val="NormalWeb"/>
            </w:pPr>
            <w:r>
              <w:t> </w:t>
            </w:r>
            <w:r>
              <w:rPr>
                <w:b/>
                <w:bCs/>
              </w:rPr>
              <w:t>-</w:t>
            </w:r>
            <w:r>
              <w:t>Когда вы переживали?</w:t>
            </w:r>
          </w:p>
          <w:p w:rsidR="00B81189" w:rsidRDefault="00B81189" w:rsidP="008E7480">
            <w:pPr>
              <w:pStyle w:val="NormalWeb"/>
            </w:pPr>
            <w:r>
              <w:t xml:space="preserve">- Какое чувство вызывает парус у самого поэта? (сочувствие) </w:t>
            </w:r>
          </w:p>
          <w:p w:rsidR="00B81189" w:rsidRDefault="00B81189" w:rsidP="008E7480">
            <w:pPr>
              <w:pStyle w:val="NormalWeb"/>
            </w:pPr>
            <w:r>
              <w:t>- Что вызывает сочувствие поэта? («одинокий, увы…»)</w:t>
            </w:r>
          </w:p>
          <w:p w:rsidR="00B81189" w:rsidRDefault="00B81189" w:rsidP="008E7480">
            <w:pPr>
              <w:pStyle w:val="NormalWeb"/>
            </w:pPr>
            <w:r>
              <w:t xml:space="preserve">- Что такое буря? </w:t>
            </w:r>
          </w:p>
          <w:p w:rsidR="00B81189" w:rsidRDefault="00B81189" w:rsidP="008E7480">
            <w:pPr>
              <w:pStyle w:val="NormalWeb"/>
            </w:pPr>
            <w:r>
              <w:t>- Всегда ли она несёт разрушение? (перемены, трагедия)</w:t>
            </w:r>
          </w:p>
          <w:p w:rsidR="00B81189" w:rsidRPr="001349D7" w:rsidRDefault="00B81189" w:rsidP="008E7480">
            <w:pPr>
              <w:pStyle w:val="NormalWeb"/>
            </w:pPr>
            <w:r>
              <w:t xml:space="preserve">- </w:t>
            </w:r>
            <w:r>
              <w:rPr>
                <w:b/>
                <w:bCs/>
              </w:rPr>
              <w:t>Что символизирует море? (жизнь, судьбу)</w:t>
            </w:r>
          </w:p>
          <w:p w:rsidR="00B81189" w:rsidRPr="0016543B" w:rsidRDefault="00B81189" w:rsidP="00D8170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B81189" w:rsidRDefault="00B81189" w:rsidP="006F2AD9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AD9">
              <w:rPr>
                <w:rFonts w:ascii="Times New Roman" w:hAnsi="Times New Roman" w:cs="Times New Roman"/>
                <w:sz w:val="24"/>
                <w:szCs w:val="24"/>
              </w:rPr>
              <w:t>Заслушивание сообщения ученика.</w:t>
            </w:r>
          </w:p>
          <w:p w:rsidR="00B81189" w:rsidRPr="006F2AD9" w:rsidRDefault="00B81189" w:rsidP="006F2AD9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Pr="00BD0A21" w:rsidRDefault="00B81189" w:rsidP="00BD0A21">
            <w:pPr>
              <w:pStyle w:val="NormalWeb"/>
              <w:rPr>
                <w:sz w:val="20"/>
                <w:szCs w:val="20"/>
              </w:rPr>
            </w:pPr>
            <w:r w:rsidRPr="00BD0A21">
              <w:rPr>
                <w:sz w:val="20"/>
                <w:szCs w:val="20"/>
              </w:rPr>
              <w:t>Имя М.Ю.Лермонтова никогда не забудется. Он всегда рядом с нами: в сотнях прекрасных книг, в названиях улиц и площадей, в памятниках и музеях. Можно сказать, Лермонтов стал частицей каждого из нас, частицей нашего ума, нашего сердца, частицей Родины. Возвращаться к М.Ю.Лермонтову можно и нужно всегда. Потому что М.Ю.Лермонтов – собеседник, М.Ю.Лермонтов – друг, М.Ю.Лермонтов – учитель. А вы сегодня были достойными его учениками.</w:t>
            </w:r>
          </w:p>
          <w:p w:rsidR="00B81189" w:rsidRPr="00BD0A21" w:rsidRDefault="00B81189" w:rsidP="006F2AD9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1189" w:rsidRDefault="00B81189" w:rsidP="006F2AD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AD9">
              <w:rPr>
                <w:rFonts w:ascii="Times New Roman" w:hAnsi="Times New Roman" w:cs="Times New Roman"/>
                <w:sz w:val="24"/>
                <w:szCs w:val="24"/>
              </w:rPr>
              <w:t>Проводит проверочное тестирование</w:t>
            </w:r>
          </w:p>
          <w:p w:rsidR="00B81189" w:rsidRPr="006F2AD9" w:rsidRDefault="00B81189" w:rsidP="006F2AD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(работа с оценочным листом)</w:t>
            </w:r>
          </w:p>
          <w:p w:rsidR="00B81189" w:rsidRPr="006F2AD9" w:rsidRDefault="00B81189" w:rsidP="00DA46A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Pr="00D0760F" w:rsidRDefault="00B81189" w:rsidP="00DA46A8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Pr="00D0760F" w:rsidRDefault="00B81189" w:rsidP="00DA46A8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Pr="00D0760F" w:rsidRDefault="00B81189" w:rsidP="00DA46A8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Pr="00D0760F" w:rsidRDefault="00B81189" w:rsidP="00DA46A8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B92BB1">
            <w:pPr>
              <w:spacing w:after="450" w:line="240" w:lineRule="auto"/>
              <w:textAlignment w:val="baseline"/>
              <w:rPr>
                <w:i/>
                <w:iCs/>
                <w:sz w:val="24"/>
                <w:szCs w:val="24"/>
                <w:lang w:eastAsia="ru-RU"/>
              </w:rPr>
            </w:pPr>
          </w:p>
          <w:p w:rsidR="00B81189" w:rsidRDefault="00B81189" w:rsidP="00B92BB1">
            <w:pPr>
              <w:spacing w:after="450" w:line="240" w:lineRule="auto"/>
              <w:textAlignment w:val="baseline"/>
              <w:rPr>
                <w:i/>
                <w:iCs/>
                <w:sz w:val="24"/>
                <w:szCs w:val="24"/>
                <w:lang w:eastAsia="ru-RU"/>
              </w:rPr>
            </w:pPr>
          </w:p>
          <w:p w:rsidR="00B81189" w:rsidRDefault="00B81189" w:rsidP="00B92BB1">
            <w:pPr>
              <w:spacing w:after="450" w:line="240" w:lineRule="auto"/>
              <w:textAlignment w:val="baseline"/>
              <w:rPr>
                <w:i/>
                <w:iCs/>
                <w:sz w:val="24"/>
                <w:szCs w:val="24"/>
                <w:lang w:eastAsia="ru-RU"/>
              </w:rPr>
            </w:pPr>
          </w:p>
          <w:p w:rsidR="00B81189" w:rsidRDefault="00B81189" w:rsidP="00B92BB1">
            <w:pPr>
              <w:spacing w:after="450" w:line="240" w:lineRule="auto"/>
              <w:textAlignment w:val="baseline"/>
              <w:rPr>
                <w:i/>
                <w:iCs/>
                <w:sz w:val="24"/>
                <w:szCs w:val="24"/>
                <w:lang w:eastAsia="ru-RU"/>
              </w:rPr>
            </w:pPr>
          </w:p>
          <w:p w:rsidR="00B81189" w:rsidRDefault="00B81189" w:rsidP="00B92BB1">
            <w:pPr>
              <w:spacing w:after="450" w:line="240" w:lineRule="auto"/>
              <w:textAlignment w:val="baseline"/>
              <w:rPr>
                <w:i/>
                <w:iCs/>
                <w:sz w:val="24"/>
                <w:szCs w:val="24"/>
                <w:lang w:eastAsia="ru-RU"/>
              </w:rPr>
            </w:pPr>
          </w:p>
          <w:p w:rsidR="00B81189" w:rsidRDefault="00B81189" w:rsidP="00B92BB1">
            <w:pPr>
              <w:spacing w:after="450" w:line="240" w:lineRule="auto"/>
              <w:textAlignment w:val="baseline"/>
              <w:rPr>
                <w:i/>
                <w:iCs/>
                <w:sz w:val="24"/>
                <w:szCs w:val="24"/>
                <w:lang w:eastAsia="ru-RU"/>
              </w:rPr>
            </w:pPr>
          </w:p>
          <w:p w:rsidR="00B81189" w:rsidRPr="00464860" w:rsidRDefault="00B81189" w:rsidP="00B92BB1">
            <w:pPr>
              <w:spacing w:after="450" w:line="240" w:lineRule="auto"/>
              <w:textAlignment w:val="baseline"/>
              <w:rPr>
                <w:rFonts w:ascii="inherit" w:hAnsi="inherit" w:cs="inherit"/>
                <w:i/>
                <w:iCs/>
                <w:sz w:val="24"/>
                <w:szCs w:val="24"/>
                <w:lang w:eastAsia="ru-RU"/>
              </w:rPr>
            </w:pPr>
            <w:r w:rsidRPr="00464860">
              <w:rPr>
                <w:rFonts w:ascii="inherit" w:hAnsi="inherit" w:cs="inherit"/>
                <w:i/>
                <w:iCs/>
                <w:sz w:val="24"/>
                <w:szCs w:val="24"/>
                <w:lang w:eastAsia="ru-RU"/>
              </w:rPr>
              <w:t>Дети высказывают свои предположения.</w:t>
            </w:r>
          </w:p>
          <w:p w:rsidR="00B81189" w:rsidRPr="00D0760F" w:rsidRDefault="00B81189" w:rsidP="00DA46A8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AE3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4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8E7480">
              <w:rPr>
                <w:rFonts w:ascii="Times New Roman" w:hAnsi="Times New Roman" w:cs="Times New Roman"/>
                <w:sz w:val="24"/>
                <w:szCs w:val="24"/>
              </w:rPr>
              <w:t>вучат звуки моря</w:t>
            </w:r>
          </w:p>
          <w:p w:rsidR="00B81189" w:rsidRPr="008E7480" w:rsidRDefault="00B81189" w:rsidP="008E7480">
            <w:pPr>
              <w:pStyle w:val="NormalWeb"/>
            </w:pPr>
            <w:r w:rsidRPr="00AE36E7">
              <w:t>Лермонтову 18 лет. Он приехал из Москвы в Петербург. Отправившись однажды на прогулку, он</w:t>
            </w:r>
            <w:r>
              <w:t xml:space="preserve"> вышел к побережью. </w:t>
            </w:r>
            <w:r w:rsidRPr="00AE36E7">
              <w:t>Стоя на берегу, Лермонтов долго смотрел вдаль. И вдруг он увидел белеющий в морской синеве парус. Именно тогда, в 1832 году, после той прогулки по берегу моря поэт написал стихотворение «Парус</w:t>
            </w:r>
            <w:r w:rsidRPr="00500FDA">
              <w:t>».     </w:t>
            </w:r>
            <w:r>
              <w:t xml:space="preserve">       </w:t>
            </w:r>
          </w:p>
        </w:tc>
        <w:tc>
          <w:tcPr>
            <w:tcW w:w="2551" w:type="dxa"/>
          </w:tcPr>
          <w:p w:rsidR="00B81189" w:rsidRDefault="00B81189" w:rsidP="00BB311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6F2AD9">
              <w:rPr>
                <w:rFonts w:ascii="Times New Roman" w:hAnsi="Times New Roman" w:cs="Times New Roman"/>
                <w:i/>
                <w:iCs/>
              </w:rPr>
              <w:t>Коммуникативные</w:t>
            </w:r>
          </w:p>
          <w:p w:rsidR="00B81189" w:rsidRDefault="00B81189" w:rsidP="007757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733A2">
              <w:rPr>
                <w:rFonts w:ascii="Times New Roman" w:hAnsi="Times New Roman" w:cs="Times New Roman"/>
                <w:sz w:val="24"/>
                <w:szCs w:val="24"/>
              </w:rPr>
              <w:t>сотрудничество с учителем и сверстниками;</w:t>
            </w:r>
          </w:p>
          <w:p w:rsidR="00B81189" w:rsidRDefault="00B81189" w:rsidP="007757E4">
            <w:pPr>
              <w:spacing w:after="0" w:line="240" w:lineRule="auto"/>
              <w:rPr>
                <w:color w:val="000000"/>
                <w:sz w:val="27"/>
                <w:szCs w:val="27"/>
              </w:rPr>
            </w:pPr>
            <w:r w:rsidRPr="005733A2">
              <w:rPr>
                <w:rFonts w:ascii="Times New Roman" w:hAnsi="Times New Roman" w:cs="Times New Roman"/>
                <w:sz w:val="24"/>
                <w:szCs w:val="24"/>
              </w:rPr>
              <w:t xml:space="preserve">-умение с достаточной полнотой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точностью излагать свои мысли;</w:t>
            </w:r>
          </w:p>
          <w:p w:rsidR="00B81189" w:rsidRDefault="00B81189" w:rsidP="00BB311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6F2AD9">
              <w:rPr>
                <w:rFonts w:ascii="Times New Roman" w:hAnsi="Times New Roman" w:cs="Times New Roman"/>
                <w:i/>
                <w:iCs/>
              </w:rPr>
              <w:t>Предметные</w:t>
            </w:r>
          </w:p>
          <w:p w:rsidR="00B81189" w:rsidRPr="007757E4" w:rsidRDefault="00B81189" w:rsidP="007757E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7757E4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научатся </w:t>
            </w:r>
            <w:r w:rsidRPr="007757E4">
              <w:rPr>
                <w:rFonts w:ascii="Times New Roman" w:hAnsi="Times New Roman" w:cs="Times New Roman"/>
                <w:color w:val="000000"/>
              </w:rPr>
              <w:t>осознанно воспринимать содержание текста стихотворения, оценивать характер, настроение</w:t>
            </w:r>
          </w:p>
          <w:p w:rsidR="00B81189" w:rsidRDefault="00B81189" w:rsidP="00BB311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:rsidR="00B81189" w:rsidRPr="006F2AD9" w:rsidRDefault="00B81189" w:rsidP="00BB311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:rsidR="00B81189" w:rsidRPr="006A3095" w:rsidRDefault="00B81189" w:rsidP="006F2AD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A30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Регулятивные</w:t>
            </w:r>
          </w:p>
          <w:p w:rsidR="00B81189" w:rsidRDefault="00B81189" w:rsidP="00D81708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Pr="006F2AD9" w:rsidRDefault="00B81189" w:rsidP="006F2AD9"/>
        </w:tc>
      </w:tr>
      <w:tr w:rsidR="00B81189" w:rsidRPr="00D81708">
        <w:trPr>
          <w:trHeight w:val="628"/>
        </w:trPr>
        <w:tc>
          <w:tcPr>
            <w:tcW w:w="2437" w:type="dxa"/>
          </w:tcPr>
          <w:p w:rsidR="00B81189" w:rsidRPr="00D56C9B" w:rsidRDefault="00B81189" w:rsidP="00D81708">
            <w:pPr>
              <w:shd w:val="clear" w:color="auto" w:fill="FFFFFF"/>
              <w:tabs>
                <w:tab w:val="left" w:pos="42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1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7"/>
                <w:sz w:val="24"/>
                <w:szCs w:val="24"/>
              </w:rPr>
              <w:t>5</w:t>
            </w:r>
            <w:r w:rsidRPr="00D56C9B">
              <w:rPr>
                <w:rFonts w:ascii="Times New Roman" w:hAnsi="Times New Roman" w:cs="Times New Roman"/>
                <w:b/>
                <w:bCs/>
                <w:spacing w:val="-17"/>
                <w:sz w:val="24"/>
                <w:szCs w:val="24"/>
              </w:rPr>
              <w:t>. Словарная работа</w:t>
            </w:r>
          </w:p>
          <w:p w:rsidR="00B81189" w:rsidRPr="00D56C9B" w:rsidRDefault="00B81189" w:rsidP="005E1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C9B">
              <w:rPr>
                <w:rFonts w:ascii="Times New Roman" w:hAnsi="Times New Roman" w:cs="Times New Roman"/>
                <w:sz w:val="24"/>
                <w:szCs w:val="24"/>
              </w:rPr>
              <w:t>Цель: раскрыть значение слов, необходимых для понима</w:t>
            </w:r>
            <w:r w:rsidRPr="00D56C9B">
              <w:rPr>
                <w:rFonts w:ascii="Times New Roman" w:hAnsi="Times New Roman" w:cs="Times New Roman"/>
                <w:sz w:val="24"/>
                <w:szCs w:val="24"/>
              </w:rPr>
              <w:softHyphen/>
              <w:t>ния смысла</w:t>
            </w:r>
            <w:r w:rsidRPr="005E12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6C9B">
              <w:rPr>
                <w:rFonts w:ascii="Times New Roman" w:hAnsi="Times New Roman" w:cs="Times New Roman"/>
                <w:sz w:val="24"/>
                <w:szCs w:val="24"/>
              </w:rPr>
              <w:t>читаемого.</w:t>
            </w:r>
          </w:p>
          <w:p w:rsidR="00B81189" w:rsidRPr="001C4593" w:rsidRDefault="00B81189" w:rsidP="005E1234">
            <w:pPr>
              <w:rPr>
                <w:b/>
                <w:bCs/>
                <w:spacing w:val="-17"/>
                <w:sz w:val="24"/>
                <w:szCs w:val="24"/>
              </w:rPr>
            </w:pPr>
            <w:r w:rsidRPr="001C4593">
              <w:rPr>
                <w:rFonts w:ascii="Times New Roman" w:hAnsi="Times New Roman" w:cs="Times New Roman"/>
                <w:sz w:val="24"/>
                <w:szCs w:val="24"/>
              </w:rPr>
              <w:t>Время: 3 мин.</w:t>
            </w:r>
          </w:p>
        </w:tc>
        <w:tc>
          <w:tcPr>
            <w:tcW w:w="6141" w:type="dxa"/>
          </w:tcPr>
          <w:p w:rsidR="00B81189" w:rsidRPr="001C4593" w:rsidRDefault="00B81189" w:rsidP="001C4593">
            <w:pPr>
              <w:pStyle w:val="NormalWeb"/>
              <w:shd w:val="clear" w:color="auto" w:fill="FFFFFF"/>
              <w:spacing w:line="289" w:lineRule="atLeast"/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</w:rPr>
              <w:t xml:space="preserve">Мятежный - </w:t>
            </w:r>
            <w:r>
              <w:rPr>
                <w:sz w:val="26"/>
                <w:szCs w:val="26"/>
              </w:rPr>
              <w:t>тревожный, неспокойный, бурный,</w:t>
            </w:r>
            <w:r>
              <w:rPr>
                <w:i/>
                <w:iCs/>
                <w:color w:val="000000"/>
                <w:sz w:val="27"/>
                <w:szCs w:val="27"/>
              </w:rPr>
              <w:br/>
            </w:r>
            <w:r w:rsidRPr="001C4593">
              <w:rPr>
                <w:color w:val="000000"/>
              </w:rPr>
              <w:t>неудовлетворенный.</w:t>
            </w:r>
          </w:p>
          <w:p w:rsidR="00B81189" w:rsidRDefault="00B81189" w:rsidP="00BE4787">
            <w:pPr>
              <w:pStyle w:val="NormalWeb"/>
            </w:pPr>
            <w:r>
              <w:rPr>
                <w:b/>
                <w:bCs/>
              </w:rPr>
              <w:t>Лазурь</w:t>
            </w:r>
            <w:r>
              <w:t xml:space="preserve"> - </w:t>
            </w:r>
            <w:r>
              <w:rPr>
                <w:color w:val="000000"/>
                <w:sz w:val="27"/>
                <w:szCs w:val="27"/>
              </w:rPr>
              <w:t>голубизна, синева, цвет моря (в солнечную погоду).</w:t>
            </w:r>
          </w:p>
          <w:p w:rsidR="00B81189" w:rsidRPr="0057418D" w:rsidRDefault="00B81189" w:rsidP="002758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B81189" w:rsidRPr="00AE36E7" w:rsidRDefault="00B81189" w:rsidP="00D81708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6E7">
              <w:rPr>
                <w:rFonts w:ascii="Times New Roman" w:hAnsi="Times New Roman" w:cs="Times New Roman"/>
                <w:sz w:val="24"/>
                <w:szCs w:val="24"/>
              </w:rPr>
              <w:t>Говорят сначала дети, затем читают со слайда.</w:t>
            </w:r>
          </w:p>
        </w:tc>
        <w:tc>
          <w:tcPr>
            <w:tcW w:w="2551" w:type="dxa"/>
          </w:tcPr>
          <w:p w:rsidR="00B81189" w:rsidRPr="00BE4787" w:rsidRDefault="00B81189" w:rsidP="00BB311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47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</w:t>
            </w:r>
          </w:p>
          <w:p w:rsidR="00B81189" w:rsidRPr="00BE4787" w:rsidRDefault="00B81189" w:rsidP="00BB311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47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Предметные</w:t>
            </w:r>
          </w:p>
          <w:p w:rsidR="00B81189" w:rsidRPr="00BE4787" w:rsidRDefault="00B81189" w:rsidP="00BB311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47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</w:t>
            </w:r>
          </w:p>
          <w:p w:rsidR="00B81189" w:rsidRPr="00BB311C" w:rsidRDefault="00B81189" w:rsidP="00BB311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B81189" w:rsidRPr="00D81708" w:rsidRDefault="00B81189" w:rsidP="00D81708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189" w:rsidRPr="00D81708">
        <w:trPr>
          <w:trHeight w:val="628"/>
        </w:trPr>
        <w:tc>
          <w:tcPr>
            <w:tcW w:w="2437" w:type="dxa"/>
          </w:tcPr>
          <w:p w:rsidR="00B81189" w:rsidRDefault="00B81189" w:rsidP="002132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2132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2132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2132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2132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2132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2132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2132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2132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2132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2132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2132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2132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2132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2132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2132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2132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D56C9B">
            <w:pPr>
              <w:shd w:val="clear" w:color="auto" w:fill="FFFFFF"/>
              <w:tabs>
                <w:tab w:val="left" w:pos="30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16"/>
                <w:sz w:val="24"/>
                <w:szCs w:val="24"/>
              </w:rPr>
            </w:pPr>
          </w:p>
          <w:p w:rsidR="00B81189" w:rsidRDefault="00B81189" w:rsidP="00D56C9B">
            <w:pPr>
              <w:shd w:val="clear" w:color="auto" w:fill="FFFFFF"/>
              <w:tabs>
                <w:tab w:val="left" w:pos="30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16"/>
                <w:sz w:val="24"/>
                <w:szCs w:val="24"/>
              </w:rPr>
            </w:pPr>
          </w:p>
          <w:p w:rsidR="00B81189" w:rsidRDefault="00B81189" w:rsidP="001C3263">
            <w:pPr>
              <w:shd w:val="clear" w:color="auto" w:fill="FFFFFF"/>
              <w:tabs>
                <w:tab w:val="left" w:pos="30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1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6"/>
                <w:sz w:val="24"/>
                <w:szCs w:val="24"/>
              </w:rPr>
              <w:t>А</w:t>
            </w:r>
            <w:r w:rsidRPr="00D56C9B">
              <w:rPr>
                <w:rFonts w:ascii="Times New Roman" w:hAnsi="Times New Roman" w:cs="Times New Roman"/>
                <w:b/>
                <w:bCs/>
                <w:spacing w:val="-16"/>
                <w:sz w:val="24"/>
                <w:szCs w:val="24"/>
              </w:rPr>
              <w:t>нализ стихотворения  «Парус »</w:t>
            </w:r>
          </w:p>
          <w:p w:rsidR="00B81189" w:rsidRPr="00E268FB" w:rsidRDefault="00B81189" w:rsidP="00E268F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68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Цель: овладение логическими действиями сравнения, анализа, умозаключения.</w:t>
            </w:r>
          </w:p>
          <w:p w:rsidR="00B81189" w:rsidRPr="00E268FB" w:rsidRDefault="00B81189" w:rsidP="00E268F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Форма </w:t>
            </w:r>
            <w:r w:rsidRPr="00E268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работы:исследовательская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268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работа в группах.</w:t>
            </w:r>
          </w:p>
          <w:p w:rsidR="00B81189" w:rsidRPr="00E268FB" w:rsidRDefault="00B81189" w:rsidP="00E268F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68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Цель: развивать внимание к образным средствам языка, выделять особенности стиля и речи поэта.</w:t>
            </w:r>
          </w:p>
          <w:p w:rsidR="00B81189" w:rsidRPr="00E268FB" w:rsidRDefault="00B81189" w:rsidP="00E268FB">
            <w:pPr>
              <w:shd w:val="clear" w:color="auto" w:fill="FFFFFF"/>
              <w:tabs>
                <w:tab w:val="left" w:pos="30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8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работы: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268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самостоятельное чтение стихотворения и коллективное обсуждение.</w:t>
            </w:r>
          </w:p>
          <w:p w:rsidR="00B81189" w:rsidRPr="00382EF8" w:rsidRDefault="00B81189" w:rsidP="00E268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E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мин</w:t>
            </w:r>
          </w:p>
          <w:p w:rsidR="00B81189" w:rsidRPr="00D81708" w:rsidRDefault="00B81189" w:rsidP="002132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141" w:type="dxa"/>
          </w:tcPr>
          <w:p w:rsidR="00B81189" w:rsidRPr="00792C24" w:rsidRDefault="00B81189" w:rsidP="00BE4787">
            <w:pPr>
              <w:rPr>
                <w:rFonts w:ascii="Times New Roman" w:hAnsi="Times New Roman" w:cs="Times New Roman"/>
                <w:b/>
                <w:bCs/>
              </w:rPr>
            </w:pPr>
            <w:r w:rsidRPr="00792C24">
              <w:rPr>
                <w:rFonts w:ascii="Times New Roman" w:hAnsi="Times New Roman" w:cs="Times New Roman"/>
                <w:b/>
                <w:bCs/>
              </w:rPr>
              <w:t xml:space="preserve">Физкультминутка </w:t>
            </w:r>
          </w:p>
          <w:tbl>
            <w:tblPr>
              <w:tblW w:w="10350" w:type="dxa"/>
              <w:tblCellSpacing w:w="0" w:type="dxa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000"/>
            </w:tblPr>
            <w:tblGrid>
              <w:gridCol w:w="5324"/>
              <w:gridCol w:w="5026"/>
            </w:tblGrid>
            <w:tr w:rsidR="00B81189" w:rsidRPr="00D56C9B">
              <w:trPr>
                <w:tblCellSpacing w:w="0" w:type="dxa"/>
              </w:trPr>
              <w:tc>
                <w:tcPr>
                  <w:tcW w:w="5324" w:type="dxa"/>
                </w:tcPr>
                <w:p w:rsidR="00B81189" w:rsidRPr="00D56C9B" w:rsidRDefault="00B81189" w:rsidP="005110F7">
                  <w:pPr>
                    <w:spacing w:after="240"/>
                    <w:rPr>
                      <w:rFonts w:ascii="Times New Roman" w:hAnsi="Times New Roman" w:cs="Times New Roman"/>
                    </w:rPr>
                  </w:pPr>
                  <w:r w:rsidRPr="00D56C9B">
                    <w:rPr>
                      <w:rFonts w:ascii="Times New Roman" w:hAnsi="Times New Roman" w:cs="Times New Roman"/>
                    </w:rPr>
                    <w:t>Две ладошки прижму,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D56C9B">
                    <w:rPr>
                      <w:rFonts w:ascii="Times New Roman" w:hAnsi="Times New Roman" w:cs="Times New Roman"/>
                    </w:rPr>
                    <w:t xml:space="preserve">И по морю поплыву. </w:t>
                  </w:r>
                  <w:r w:rsidRPr="00D56C9B">
                    <w:rPr>
                      <w:rFonts w:ascii="Times New Roman" w:hAnsi="Times New Roman" w:cs="Times New Roman"/>
                    </w:rPr>
                    <w:br/>
                  </w:r>
                  <w:r w:rsidRPr="00D56C9B">
                    <w:rPr>
                      <w:rFonts w:ascii="Times New Roman" w:hAnsi="Times New Roman" w:cs="Times New Roman"/>
                    </w:rPr>
                    <w:br/>
                    <w:t>Две ладошки, друзья,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56C9B">
                    <w:rPr>
                      <w:rFonts w:ascii="Times New Roman" w:hAnsi="Times New Roman" w:cs="Times New Roman"/>
                    </w:rPr>
                    <w:t>-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56C9B">
                    <w:rPr>
                      <w:rFonts w:ascii="Times New Roman" w:hAnsi="Times New Roman" w:cs="Times New Roman"/>
                    </w:rPr>
                    <w:t xml:space="preserve">Это лодочка моя. </w:t>
                  </w:r>
                </w:p>
                <w:p w:rsidR="00B81189" w:rsidRPr="00D56C9B" w:rsidRDefault="00B81189" w:rsidP="005110F7">
                  <w:pPr>
                    <w:spacing w:after="240"/>
                    <w:rPr>
                      <w:rFonts w:ascii="Times New Roman" w:hAnsi="Times New Roman" w:cs="Times New Roman"/>
                    </w:rPr>
                  </w:pPr>
                  <w:r w:rsidRPr="00D56C9B">
                    <w:rPr>
                      <w:rFonts w:ascii="Times New Roman" w:hAnsi="Times New Roman" w:cs="Times New Roman"/>
                    </w:rPr>
                    <w:t>Паруса я подниму,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D56C9B">
                    <w:rPr>
                      <w:rFonts w:ascii="Times New Roman" w:hAnsi="Times New Roman" w:cs="Times New Roman"/>
                    </w:rPr>
                    <w:t xml:space="preserve">Синим морем поплыву. </w:t>
                  </w:r>
                  <w:r w:rsidRPr="00D56C9B">
                    <w:rPr>
                      <w:rFonts w:ascii="Times New Roman" w:hAnsi="Times New Roman" w:cs="Times New Roman"/>
                    </w:rPr>
                    <w:br/>
                  </w:r>
                  <w:r w:rsidRPr="00D56C9B">
                    <w:rPr>
                      <w:rFonts w:ascii="Times New Roman" w:hAnsi="Times New Roman" w:cs="Times New Roman"/>
                    </w:rPr>
                    <w:br/>
                    <w:t>А по бурным волнам.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D56C9B">
                    <w:rPr>
                      <w:rFonts w:ascii="Times New Roman" w:hAnsi="Times New Roman" w:cs="Times New Roman"/>
                    </w:rPr>
                    <w:t xml:space="preserve">Плывут рыбки тут и там, </w:t>
                  </w:r>
                  <w:r w:rsidRPr="00D56C9B">
                    <w:rPr>
                      <w:rFonts w:ascii="Times New Roman" w:hAnsi="Times New Roman" w:cs="Times New Roman"/>
                    </w:rPr>
                    <w:br/>
                  </w:r>
                  <w:r w:rsidRPr="00D56C9B">
                    <w:rPr>
                      <w:rFonts w:ascii="Times New Roman" w:hAnsi="Times New Roman" w:cs="Times New Roman"/>
                    </w:rPr>
                    <w:br/>
                    <w:t>Плывут рыбки тут и там.</w:t>
                  </w:r>
                </w:p>
              </w:tc>
              <w:tc>
                <w:tcPr>
                  <w:tcW w:w="5026" w:type="dxa"/>
                </w:tcPr>
                <w:p w:rsidR="00B81189" w:rsidRPr="00D56C9B" w:rsidRDefault="00B81189" w:rsidP="005110F7">
                  <w:pPr>
                    <w:spacing w:after="240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81189" w:rsidRDefault="00B81189" w:rsidP="00D8170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74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Прочитайте стихотворение про себя</w:t>
            </w:r>
          </w:p>
          <w:p w:rsidR="00B81189" w:rsidRPr="008E7480" w:rsidRDefault="00B81189" w:rsidP="00D8170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Какие картины вы увидели?</w:t>
            </w:r>
          </w:p>
          <w:p w:rsidR="00B81189" w:rsidRPr="001C4593" w:rsidRDefault="00B81189" w:rsidP="001C4593">
            <w:pPr>
              <w:pStyle w:val="NormalWeb"/>
              <w:shd w:val="clear" w:color="auto" w:fill="FFFFFF"/>
              <w:spacing w:line="266" w:lineRule="atLeast"/>
              <w:rPr>
                <w:i/>
                <w:iCs/>
                <w:color w:val="000000"/>
              </w:rPr>
            </w:pPr>
            <w:r w:rsidRPr="001C4593">
              <w:rPr>
                <w:color w:val="000000"/>
              </w:rPr>
              <w:t xml:space="preserve">Сколько строф в стихотворении? </w:t>
            </w:r>
            <w:r w:rsidRPr="001C4593">
              <w:rPr>
                <w:i/>
                <w:iCs/>
                <w:color w:val="000000"/>
              </w:rPr>
              <w:t>(В стихотворении три строфы.)</w:t>
            </w:r>
          </w:p>
          <w:p w:rsidR="00B81189" w:rsidRPr="001C4593" w:rsidRDefault="00B81189" w:rsidP="001C4593">
            <w:pPr>
              <w:pStyle w:val="NormalWeb"/>
              <w:shd w:val="clear" w:color="auto" w:fill="FFFFFF"/>
              <w:spacing w:line="266" w:lineRule="atLeast"/>
            </w:pPr>
            <w:r w:rsidRPr="001C4593">
              <w:rPr>
                <w:i/>
                <w:iCs/>
                <w:color w:val="000000"/>
              </w:rPr>
              <w:t>Разделитесь на 3 группы. 1группа анализирует 1 строфу, 2 группа 2 строфу и 3 группа анализирует  3 строфу. Каждая группа готовит выразительное чтение своей строфы.</w:t>
            </w:r>
          </w:p>
          <w:p w:rsidR="00B81189" w:rsidRPr="00B146FE" w:rsidRDefault="00B81189" w:rsidP="00B146FE">
            <w:pPr>
              <w:pStyle w:val="NormalWeb"/>
            </w:pPr>
            <w:r w:rsidRPr="00B146FE">
              <w:t>    Поговорим подробнее о каждой строфе, вдумаемся в каждое слово и подготовимся к выразительному чтению. Поможет нам таблица.</w:t>
            </w:r>
            <w:r w:rsidRPr="00750E67">
              <w:rPr>
                <w:b/>
                <w:bCs/>
              </w:rPr>
              <w:t xml:space="preserve">                                            </w:t>
            </w:r>
            <w:r w:rsidRPr="003A6B32">
              <w:rPr>
                <w:b/>
                <w:bCs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78.25pt;height:101.25pt">
                  <v:imagedata r:id="rId5" r:href="rId6"/>
                </v:shape>
              </w:pict>
            </w:r>
            <w:r w:rsidRPr="00750E67">
              <w:rPr>
                <w:b/>
                <w:bCs/>
              </w:rPr>
              <w:t xml:space="preserve"> </w:t>
            </w:r>
            <w:r w:rsidRPr="00750E67">
              <w:rPr>
                <w:b/>
                <w:bCs/>
              </w:rPr>
              <w:br/>
            </w:r>
            <w:r w:rsidRPr="00750E67">
              <w:rPr>
                <w:b/>
                <w:bCs/>
              </w:rPr>
              <w:br/>
            </w:r>
            <w:r w:rsidRPr="00B146FE">
              <w:t xml:space="preserve">1строфа.  (1группа)     </w:t>
            </w:r>
          </w:p>
          <w:p w:rsidR="00B81189" w:rsidRPr="00B146FE" w:rsidRDefault="00B81189" w:rsidP="00B146FE">
            <w:pPr>
              <w:pStyle w:val="NormalWeb"/>
            </w:pPr>
            <w:r w:rsidRPr="00B146FE">
              <w:t>-Что видим?(море, небо, паруса, затишье)</w:t>
            </w:r>
          </w:p>
          <w:p w:rsidR="00B81189" w:rsidRPr="00B146FE" w:rsidRDefault="00B81189" w:rsidP="00B146FE">
            <w:pPr>
              <w:pStyle w:val="NormalWeb"/>
            </w:pPr>
            <w:r w:rsidRPr="00B146FE">
              <w:t xml:space="preserve">Поэт не только нарисовал изумительную картину природы, но и заставил нас проникнуться: сочувствием к одинокому парусу. Казалось бы, какие простые слова! Но в том-то и чудо поэзии, и слова здесь не такие  уж простые. </w:t>
            </w:r>
          </w:p>
          <w:p w:rsidR="00B81189" w:rsidRPr="00B146FE" w:rsidRDefault="00B81189" w:rsidP="00B146FE">
            <w:pPr>
              <w:pStyle w:val="NormalWeb"/>
            </w:pPr>
            <w:r w:rsidRPr="00B146FE">
              <w:t>-Как читаем 1 строфу? (спокойно, повествовательно)</w:t>
            </w:r>
          </w:p>
          <w:p w:rsidR="00B81189" w:rsidRPr="00B146FE" w:rsidRDefault="00B81189" w:rsidP="00B146FE">
            <w:pPr>
              <w:pStyle w:val="NormalWeb"/>
            </w:pPr>
            <w:r w:rsidRPr="00B146FE">
              <w:t xml:space="preserve">-Какие глаголы относятся к парусу? Парус белеет. Это очень важный глагол. Он позволяет увидеть не просто признак (белый), а признак и движение паруса. </w:t>
            </w:r>
          </w:p>
          <w:p w:rsidR="00B81189" w:rsidRPr="00B146FE" w:rsidRDefault="00B81189" w:rsidP="00B146FE">
            <w:pPr>
              <w:pStyle w:val="NormalWeb"/>
            </w:pPr>
            <w:r w:rsidRPr="00B146FE">
              <w:t>-А где находится по отношению к нам парус: далеко или близко? Докажите.</w:t>
            </w:r>
          </w:p>
          <w:p w:rsidR="00B81189" w:rsidRPr="00B146FE" w:rsidRDefault="00B81189" w:rsidP="00B146FE">
            <w:pPr>
              <w:pStyle w:val="NormalWeb"/>
            </w:pPr>
            <w:r w:rsidRPr="00B146FE">
              <w:t xml:space="preserve">Парус ищет, кинул. Что – не знаем. Два риторических вопроса без ответа. Парус пронизан стремлением к непокою, движению. </w:t>
            </w:r>
          </w:p>
          <w:p w:rsidR="00B81189" w:rsidRDefault="00B81189" w:rsidP="005A77E4">
            <w:pPr>
              <w:pStyle w:val="NormalWeb"/>
            </w:pPr>
            <w:r w:rsidRPr="00B146FE">
              <w:t>А есть ли глаголы, относящиеся к морю? (нет) Движения в картинах природы нет. Везде царствует покой.</w:t>
            </w:r>
          </w:p>
          <w:p w:rsidR="00B81189" w:rsidRPr="00B146FE" w:rsidRDefault="00B81189" w:rsidP="005A77E4">
            <w:pPr>
              <w:pStyle w:val="NormalWeb"/>
            </w:pPr>
            <w:r w:rsidRPr="00B146FE">
              <w:br/>
              <w:t xml:space="preserve">2 строфа.    </w:t>
            </w:r>
            <w:r w:rsidRPr="00B146FE">
              <w:rPr>
                <w:u w:val="single"/>
              </w:rPr>
              <w:t>(2 группа )</w:t>
            </w:r>
            <w:r w:rsidRPr="00B146FE">
              <w:t xml:space="preserve"> </w:t>
            </w:r>
          </w:p>
          <w:p w:rsidR="00B81189" w:rsidRPr="00B146FE" w:rsidRDefault="00B81189" w:rsidP="00B146FE">
            <w:pPr>
              <w:pStyle w:val="NormalWeb"/>
            </w:pPr>
            <w:r w:rsidRPr="00B146FE">
              <w:t>-Что видим? ( парус, шторм, волны, ветер, мачта)</w:t>
            </w:r>
          </w:p>
          <w:p w:rsidR="00B81189" w:rsidRPr="00B146FE" w:rsidRDefault="00B81189" w:rsidP="00B146FE">
            <w:pPr>
              <w:pStyle w:val="NormalWeb"/>
            </w:pPr>
            <w:r w:rsidRPr="00B146FE">
              <w:t xml:space="preserve">-Как читаем? (взволнованно, неспокойно) Природа и море оживают (играют волны, ветер свищет). </w:t>
            </w:r>
          </w:p>
          <w:p w:rsidR="00B81189" w:rsidRPr="00B146FE" w:rsidRDefault="00B81189" w:rsidP="00B146FE">
            <w:pPr>
              <w:pStyle w:val="NormalWeb"/>
            </w:pPr>
            <w:r w:rsidRPr="005A77E4">
              <w:rPr>
                <w:b/>
                <w:bCs/>
              </w:rPr>
              <w:t>Лермонтов часто использует прием олицетворения,</w:t>
            </w:r>
            <w:r w:rsidRPr="00B146FE">
              <w:t xml:space="preserve"> чтобы подчеркнуть тесную связь всего в этом мире с его состоянием души: </w:t>
            </w:r>
            <w:r w:rsidRPr="00B146FE">
              <w:rPr>
                <w:rStyle w:val="Emphasis"/>
              </w:rPr>
              <w:t>«играют волны», «ветер свищет», парус «ищет», «бежит», «просит</w:t>
            </w:r>
            <w:r w:rsidRPr="00B146FE">
              <w:t>».</w:t>
            </w:r>
          </w:p>
          <w:p w:rsidR="00B81189" w:rsidRPr="00B146FE" w:rsidRDefault="00B81189" w:rsidP="00B146FE">
            <w:pPr>
              <w:pStyle w:val="NormalWeb"/>
            </w:pPr>
            <w:r w:rsidRPr="00B146FE">
              <w:t xml:space="preserve">-А парус? ( и парус также полон напряжения: мачта гнётся и скрипит) </w:t>
            </w:r>
          </w:p>
          <w:p w:rsidR="00B81189" w:rsidRPr="00B146FE" w:rsidRDefault="00B81189" w:rsidP="00B146FE">
            <w:pPr>
              <w:pStyle w:val="NormalWeb"/>
            </w:pPr>
            <w:r w:rsidRPr="00B146FE">
              <w:t>-А где сейчас по отношению к нам находится парус? (близко, мы слышим скрип мачты)</w:t>
            </w:r>
          </w:p>
          <w:p w:rsidR="00B81189" w:rsidRPr="00B146FE" w:rsidRDefault="00B81189" w:rsidP="00B146FE">
            <w:pPr>
              <w:pStyle w:val="NormalWeb"/>
            </w:pPr>
            <w:r w:rsidRPr="00B146FE">
              <w:t xml:space="preserve">Именно в час бури герой « счастия не ищет и не от счастия бежит». Одиночество паруса отступает в час бури. Герой забывает о нём, когда вокруг бушует море и свищет ветер. Одиночество, которое гонит его, заставляет двигаться, в этот момент поглощено более мощным движением – оно поглощается борьбой с внешней стихией. </w:t>
            </w:r>
            <w:r w:rsidRPr="00B146FE">
              <w:br/>
            </w:r>
            <w:r w:rsidRPr="00B146FE">
              <w:br/>
              <w:t>3 строфа.</w:t>
            </w:r>
            <w:r w:rsidRPr="00B146FE">
              <w:rPr>
                <w:u w:val="single"/>
              </w:rPr>
              <w:t>(3 группа )</w:t>
            </w:r>
            <w:r w:rsidRPr="00B146FE">
              <w:t xml:space="preserve"> </w:t>
            </w:r>
          </w:p>
          <w:p w:rsidR="00B81189" w:rsidRPr="00B146FE" w:rsidRDefault="00B81189" w:rsidP="00B146FE">
            <w:pPr>
              <w:pStyle w:val="NormalWeb"/>
            </w:pPr>
            <w:r w:rsidRPr="00B146FE">
              <w:t>-Что видим? (ослепляющий  своей красотой морской пейзаж)</w:t>
            </w:r>
          </w:p>
          <w:p w:rsidR="00B81189" w:rsidRPr="00B146FE" w:rsidRDefault="00B81189" w:rsidP="00B146FE">
            <w:pPr>
              <w:pStyle w:val="NormalWeb"/>
            </w:pPr>
            <w:r w:rsidRPr="00B146FE">
              <w:t xml:space="preserve">-Как читаем? (светло, торжественно) </w:t>
            </w:r>
          </w:p>
          <w:p w:rsidR="00B81189" w:rsidRDefault="00B81189" w:rsidP="00B146FE">
            <w:pPr>
              <w:pStyle w:val="NormalWeb"/>
            </w:pPr>
            <w:r w:rsidRPr="00B146FE">
              <w:t>А где нужно находиться, чтобы увидеть эту красоту? (на палубе парусника) Какое чудо! Лермонтов подхватил нас, слил читателя с парусом. Словно хочет сказать: «Будь таким, как парус!»</w:t>
            </w:r>
          </w:p>
          <w:p w:rsidR="00B81189" w:rsidRDefault="00B81189" w:rsidP="00B146FE">
            <w:pPr>
              <w:pStyle w:val="NormalWeb"/>
              <w:shd w:val="clear" w:color="auto" w:fill="FFFFFF"/>
              <w:spacing w:line="266" w:lineRule="atLeast"/>
              <w:rPr>
                <w:b/>
                <w:bCs/>
                <w:i/>
                <w:iCs/>
                <w:color w:val="000000"/>
                <w:sz w:val="27"/>
                <w:szCs w:val="27"/>
              </w:rPr>
            </w:pPr>
            <w:r w:rsidRPr="00B146FE">
              <w:rPr>
                <w:b/>
                <w:bCs/>
                <w:i/>
                <w:iCs/>
                <w:color w:val="000000"/>
                <w:sz w:val="27"/>
                <w:szCs w:val="27"/>
              </w:rPr>
              <w:t>Чтение стихотворения учащимися</w:t>
            </w:r>
            <w:r>
              <w:rPr>
                <w:b/>
                <w:bCs/>
                <w:i/>
                <w:iCs/>
                <w:color w:val="000000"/>
                <w:sz w:val="27"/>
                <w:szCs w:val="27"/>
              </w:rPr>
              <w:t>(в паре)</w:t>
            </w:r>
          </w:p>
          <w:p w:rsidR="00B81189" w:rsidRDefault="00B81189" w:rsidP="00B146FE">
            <w:pPr>
              <w:pStyle w:val="NormalWeb"/>
              <w:shd w:val="clear" w:color="auto" w:fill="FFFFFF"/>
              <w:spacing w:line="266" w:lineRule="atLeast"/>
              <w:rPr>
                <w:b/>
                <w:bCs/>
                <w:i/>
                <w:iCs/>
                <w:color w:val="000000"/>
                <w:sz w:val="27"/>
                <w:szCs w:val="27"/>
              </w:rPr>
            </w:pPr>
            <w:r>
              <w:rPr>
                <w:b/>
                <w:bCs/>
                <w:i/>
                <w:iCs/>
                <w:color w:val="000000"/>
                <w:sz w:val="27"/>
                <w:szCs w:val="27"/>
              </w:rPr>
              <w:t>- Море и белеющий парус мы увидим на многих картинах. «Парус» из стихотворения М. Лермонтова живёт не только в живописи,но и в поэзии, музыке.</w:t>
            </w:r>
          </w:p>
          <w:p w:rsidR="00B81189" w:rsidRDefault="00B81189" w:rsidP="00B146FE">
            <w:pPr>
              <w:pStyle w:val="NormalWeb"/>
              <w:shd w:val="clear" w:color="auto" w:fill="FFFFFF"/>
              <w:spacing w:line="266" w:lineRule="atLeast"/>
              <w:rPr>
                <w:b/>
                <w:bCs/>
                <w:i/>
                <w:iCs/>
                <w:color w:val="000000"/>
                <w:sz w:val="27"/>
                <w:szCs w:val="27"/>
              </w:rPr>
            </w:pPr>
            <w:r>
              <w:rPr>
                <w:b/>
                <w:bCs/>
                <w:i/>
                <w:iCs/>
                <w:color w:val="000000"/>
                <w:sz w:val="27"/>
                <w:szCs w:val="27"/>
              </w:rPr>
              <w:t>Послушайте музыкальное произведение «Парус»</w:t>
            </w:r>
          </w:p>
          <w:p w:rsidR="00B81189" w:rsidRDefault="00B81189" w:rsidP="00B146FE">
            <w:pPr>
              <w:pStyle w:val="NormalWeb"/>
              <w:numPr>
                <w:ilvl w:val="0"/>
                <w:numId w:val="11"/>
              </w:numPr>
              <w:shd w:val="clear" w:color="auto" w:fill="FFFFFF"/>
              <w:spacing w:line="266" w:lineRule="atLeast"/>
            </w:pPr>
            <w:r>
              <w:rPr>
                <w:color w:val="000000"/>
                <w:sz w:val="27"/>
                <w:szCs w:val="27"/>
              </w:rPr>
              <w:t xml:space="preserve">Какое чувство вызывает у героя поведение парусника: осуждение, недоумение, восхищение? </w:t>
            </w:r>
            <w:r>
              <w:rPr>
                <w:i/>
                <w:iCs/>
                <w:color w:val="000000"/>
                <w:sz w:val="27"/>
                <w:szCs w:val="27"/>
              </w:rPr>
              <w:t xml:space="preserve">(Восхищение и недоумение.) </w:t>
            </w:r>
            <w:r>
              <w:rPr>
                <w:color w:val="000000"/>
                <w:sz w:val="27"/>
                <w:szCs w:val="27"/>
              </w:rPr>
              <w:t>Что же это за парус? И о чем на самом деле</w:t>
            </w:r>
            <w:r>
              <w:rPr>
                <w:color w:val="000000"/>
                <w:sz w:val="27"/>
                <w:szCs w:val="27"/>
              </w:rPr>
              <w:br/>
              <w:t xml:space="preserve">говорит и думает поэт? </w:t>
            </w:r>
            <w:r>
              <w:rPr>
                <w:i/>
                <w:iCs/>
                <w:color w:val="000000"/>
                <w:sz w:val="27"/>
                <w:szCs w:val="27"/>
              </w:rPr>
              <w:t>(Стихотворение о человеке, о неустанном поиске смысла жизни.)</w:t>
            </w:r>
          </w:p>
          <w:p w:rsidR="00B81189" w:rsidRPr="00B146FE" w:rsidRDefault="00B81189" w:rsidP="00B146FE">
            <w:pPr>
              <w:pStyle w:val="NormalWeb"/>
              <w:numPr>
                <w:ilvl w:val="0"/>
                <w:numId w:val="11"/>
              </w:numPr>
              <w:shd w:val="clear" w:color="auto" w:fill="FFFFFF"/>
              <w:spacing w:line="266" w:lineRule="atLeast"/>
            </w:pPr>
            <w:r>
              <w:rPr>
                <w:color w:val="000000"/>
                <w:sz w:val="27"/>
                <w:szCs w:val="27"/>
              </w:rPr>
              <w:t>Прочитайте это стихотворение так, чтобы подтвердить свою точку зрения.</w:t>
            </w:r>
          </w:p>
          <w:p w:rsidR="00B81189" w:rsidRPr="00B146FE" w:rsidRDefault="00B81189" w:rsidP="00B146FE">
            <w:pPr>
              <w:pStyle w:val="NormalWeb"/>
              <w:numPr>
                <w:ilvl w:val="0"/>
                <w:numId w:val="11"/>
              </w:numPr>
              <w:shd w:val="clear" w:color="auto" w:fill="FFFFFF"/>
              <w:spacing w:line="266" w:lineRule="atLeast"/>
            </w:pPr>
            <w:r>
              <w:rPr>
                <w:color w:val="000000"/>
                <w:sz w:val="27"/>
                <w:szCs w:val="27"/>
              </w:rPr>
              <w:t>Как вы думаете, наш урок достиг поставленных целей?</w:t>
            </w:r>
          </w:p>
          <w:p w:rsidR="00B81189" w:rsidRPr="00D0760F" w:rsidRDefault="00B81189" w:rsidP="00D56C9B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B81189" w:rsidRPr="00D81708" w:rsidRDefault="00B81189" w:rsidP="00D8170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B81189" w:rsidRPr="00792C24" w:rsidRDefault="00B81189" w:rsidP="00AE36E7">
            <w:pPr>
              <w:spacing w:after="45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2C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81189" w:rsidRPr="00D81708" w:rsidRDefault="00B81189" w:rsidP="00D8170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B81189" w:rsidRPr="00D81708" w:rsidRDefault="00B81189" w:rsidP="00D8170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B81189" w:rsidRPr="00D81708" w:rsidRDefault="00B81189" w:rsidP="00D8170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B81189" w:rsidRPr="00D81708" w:rsidRDefault="00B81189" w:rsidP="00D8170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B81189" w:rsidRPr="00D81708" w:rsidRDefault="00B81189" w:rsidP="00D8170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B81189" w:rsidRPr="00D81708" w:rsidRDefault="00B81189" w:rsidP="00D8170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B81189" w:rsidRPr="00D81708" w:rsidRDefault="00B81189" w:rsidP="00D8170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B81189" w:rsidRPr="00D81708" w:rsidRDefault="00B81189" w:rsidP="00D8170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B81189" w:rsidRDefault="00B81189" w:rsidP="008E748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B81189" w:rsidRPr="00464860" w:rsidRDefault="00B81189" w:rsidP="00BE4787">
            <w:pPr>
              <w:spacing w:after="450" w:line="240" w:lineRule="auto"/>
              <w:textAlignment w:val="baseline"/>
              <w:rPr>
                <w:rFonts w:ascii="inherit" w:hAnsi="inherit" w:cs="inherit"/>
                <w:i/>
                <w:iCs/>
                <w:sz w:val="24"/>
                <w:szCs w:val="24"/>
                <w:lang w:eastAsia="ru-RU"/>
              </w:rPr>
            </w:pPr>
            <w:r w:rsidRPr="00464860">
              <w:rPr>
                <w:rFonts w:ascii="inherit" w:hAnsi="inherit" w:cs="inherit"/>
                <w:i/>
                <w:iCs/>
                <w:sz w:val="24"/>
                <w:szCs w:val="24"/>
                <w:lang w:eastAsia="ru-RU"/>
              </w:rPr>
              <w:t>Дети высказывают свои предположения.</w:t>
            </w:r>
          </w:p>
          <w:p w:rsidR="00B81189" w:rsidRDefault="00B81189" w:rsidP="00D8170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B81189" w:rsidRDefault="00B81189" w:rsidP="00D8170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B81189" w:rsidRDefault="00B81189" w:rsidP="00D8170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B81189" w:rsidRDefault="00B81189" w:rsidP="00D8170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B81189" w:rsidRDefault="00B81189" w:rsidP="00D8170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B81189" w:rsidRDefault="00B81189" w:rsidP="00D8170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Pr="00A23555" w:rsidRDefault="00B81189" w:rsidP="00D8170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DA46A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DA46A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DA46A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DA46A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DA46A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DA46A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DA46A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DA46A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DA46A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DA46A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DA46A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DA46A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DA46A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DA46A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DA46A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DA46A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DA46A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DA46A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DA46A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DA46A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DA46A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DA46A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DA46A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DA46A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593"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Заполняют таблицы</w:t>
            </w: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Анализируют 1,2,3 строфу</w:t>
            </w: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Лучший ученик читает для класса</w:t>
            </w: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Pr="001C4593" w:rsidRDefault="00B81189" w:rsidP="001C4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81189" w:rsidRDefault="00B81189" w:rsidP="00C855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C855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C855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C855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C855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C855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C855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C855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C855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C855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C855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C855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C855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C855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C855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C855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C855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C855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C855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C855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C855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C855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C855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C855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C855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C855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C855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C855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C855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C855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C855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C855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C855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Pr="00D56C9B" w:rsidRDefault="00B81189" w:rsidP="00382EF8">
            <w:pPr>
              <w:tabs>
                <w:tab w:val="left" w:pos="509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C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</w:t>
            </w:r>
          </w:p>
          <w:p w:rsidR="00B81189" w:rsidRDefault="00B81189" w:rsidP="00382EF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C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</w:t>
            </w:r>
          </w:p>
          <w:p w:rsidR="00B81189" w:rsidRPr="006D614C" w:rsidRDefault="00B81189" w:rsidP="00382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-участвуют в диалоге при обсуждении произведения.</w:t>
            </w:r>
          </w:p>
          <w:p w:rsidR="00B81189" w:rsidRPr="00D56C9B" w:rsidRDefault="00B81189" w:rsidP="00382EF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81189" w:rsidRDefault="00B81189" w:rsidP="00382EF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C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Предметные</w:t>
            </w:r>
          </w:p>
          <w:p w:rsidR="00B81189" w:rsidRPr="007757E4" w:rsidRDefault="00B81189" w:rsidP="00382EF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757E4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научатся </w:t>
            </w:r>
            <w:r w:rsidRPr="007757E4">
              <w:rPr>
                <w:rFonts w:ascii="Times New Roman" w:hAnsi="Times New Roman" w:cs="Times New Roman"/>
                <w:color w:val="000000"/>
              </w:rPr>
              <w:t>осознанно воспринимать содержание текста стихотворения, оценивать характер, настроение</w:t>
            </w:r>
          </w:p>
          <w:p w:rsidR="00B81189" w:rsidRPr="00D56C9B" w:rsidRDefault="00B81189" w:rsidP="00382EF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C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</w:t>
            </w:r>
          </w:p>
          <w:p w:rsidR="00B81189" w:rsidRPr="005733A2" w:rsidRDefault="00B81189" w:rsidP="00382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3A2">
              <w:rPr>
                <w:rFonts w:ascii="Times New Roman" w:hAnsi="Times New Roman" w:cs="Times New Roman"/>
                <w:sz w:val="24"/>
                <w:szCs w:val="24"/>
              </w:rPr>
              <w:t>-постановка и формирование проблемы, решение проблем творческого и поискового характера;</w:t>
            </w:r>
          </w:p>
          <w:p w:rsidR="00B81189" w:rsidRDefault="00B81189" w:rsidP="00382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3A2">
              <w:rPr>
                <w:rFonts w:ascii="Times New Roman" w:hAnsi="Times New Roman" w:cs="Times New Roman"/>
                <w:sz w:val="24"/>
                <w:szCs w:val="24"/>
              </w:rPr>
              <w:t>-смысловое чтение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81189" w:rsidRPr="00931D7B" w:rsidRDefault="00B81189" w:rsidP="00382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D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3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строят устные высказывания с учетом учебной задачи.</w:t>
            </w:r>
          </w:p>
          <w:p w:rsidR="00B81189" w:rsidRPr="00931D7B" w:rsidRDefault="00B81189" w:rsidP="00382EF8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189" w:rsidRDefault="00B81189" w:rsidP="00C855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Pr="006A3095" w:rsidRDefault="00B81189" w:rsidP="00382EF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A30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Регулятивные</w:t>
            </w:r>
          </w:p>
          <w:p w:rsidR="00B81189" w:rsidRPr="00D81708" w:rsidRDefault="00B81189" w:rsidP="00C855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189" w:rsidRPr="00D81708">
        <w:trPr>
          <w:trHeight w:val="628"/>
        </w:trPr>
        <w:tc>
          <w:tcPr>
            <w:tcW w:w="2437" w:type="dxa"/>
          </w:tcPr>
          <w:p w:rsidR="00B81189" w:rsidRPr="00B146FE" w:rsidRDefault="00B81189" w:rsidP="002132B6">
            <w:pPr>
              <w:shd w:val="clear" w:color="auto" w:fill="FFFFFF"/>
              <w:tabs>
                <w:tab w:val="left" w:pos="30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1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6"/>
                <w:sz w:val="24"/>
                <w:szCs w:val="24"/>
              </w:rPr>
              <w:t>7</w:t>
            </w:r>
            <w:r w:rsidRPr="00B146FE">
              <w:rPr>
                <w:rFonts w:ascii="Times New Roman" w:hAnsi="Times New Roman" w:cs="Times New Roman"/>
                <w:b/>
                <w:bCs/>
                <w:spacing w:val="-16"/>
                <w:sz w:val="24"/>
                <w:szCs w:val="24"/>
              </w:rPr>
              <w:t xml:space="preserve">. Подведение итога урока </w:t>
            </w:r>
          </w:p>
          <w:p w:rsidR="00B81189" w:rsidRPr="00B146FE" w:rsidRDefault="00B81189" w:rsidP="002132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6FE">
              <w:rPr>
                <w:rFonts w:ascii="Times New Roman" w:hAnsi="Times New Roman" w:cs="Times New Roman"/>
                <w:sz w:val="24"/>
                <w:szCs w:val="24"/>
              </w:rPr>
              <w:t xml:space="preserve">Цель: анализ овладения знаниями; </w:t>
            </w:r>
            <w:r w:rsidRPr="00B146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качественная оценка работы класса и отдельных учащихся.</w:t>
            </w:r>
          </w:p>
          <w:p w:rsidR="00B81189" w:rsidRPr="00B146FE" w:rsidRDefault="00B81189" w:rsidP="002132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6FE">
              <w:rPr>
                <w:rFonts w:ascii="Times New Roman" w:hAnsi="Times New Roman" w:cs="Times New Roman"/>
                <w:sz w:val="24"/>
                <w:szCs w:val="24"/>
              </w:rPr>
              <w:t>Время: 2 мин.</w:t>
            </w:r>
          </w:p>
        </w:tc>
        <w:tc>
          <w:tcPr>
            <w:tcW w:w="6141" w:type="dxa"/>
          </w:tcPr>
          <w:p w:rsidR="00B81189" w:rsidRDefault="00B81189" w:rsidP="008E74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Сенквейн к стихотворению</w:t>
            </w:r>
            <w:r w:rsidRPr="005A77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8E74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…     Слайд № 8</w:t>
            </w:r>
          </w:p>
          <w:p w:rsidR="00B81189" w:rsidRPr="008E7480" w:rsidRDefault="00B81189" w:rsidP="008E74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Докажите, что вам понятна главная мысль этого стихотворения.</w:t>
            </w:r>
          </w:p>
          <w:p w:rsidR="00B81189" w:rsidRPr="009448C9" w:rsidRDefault="00B81189" w:rsidP="009448C9">
            <w:pPr>
              <w:pStyle w:val="NormalWeb"/>
            </w:pPr>
            <w:r w:rsidRPr="009448C9">
              <w:t>Жизнь людей подобна стихии моря: сложна, контрастна, противоречива. Поэтому близки поэту гордые, отважные люди, которые находятся в постоянном поиске высоких жизненных идеалов. Именно таких людей ценил Лермонтов, именно таким был он сам, к этому должны стремиться и вы, ребята.</w:t>
            </w:r>
          </w:p>
          <w:p w:rsidR="00B81189" w:rsidRDefault="00B81189" w:rsidP="009448C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</w:tcPr>
          <w:p w:rsidR="00B81189" w:rsidRPr="009448C9" w:rsidRDefault="00B81189" w:rsidP="008E7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8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9448C9">
              <w:rPr>
                <w:rFonts w:ascii="Times New Roman" w:hAnsi="Times New Roman" w:cs="Times New Roman"/>
                <w:sz w:val="24"/>
                <w:szCs w:val="24"/>
              </w:rPr>
              <w:t>одинокий, мятежный.</w:t>
            </w:r>
          </w:p>
          <w:p w:rsidR="00B81189" w:rsidRPr="009448C9" w:rsidRDefault="00B81189" w:rsidP="002E5148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448C9">
              <w:rPr>
                <w:rFonts w:ascii="Times New Roman" w:hAnsi="Times New Roman" w:cs="Times New Roman"/>
                <w:sz w:val="24"/>
                <w:szCs w:val="24"/>
              </w:rPr>
              <w:t>Белеет, бежит, просит.</w:t>
            </w:r>
          </w:p>
          <w:p w:rsidR="00B81189" w:rsidRPr="009448C9" w:rsidRDefault="00B81189" w:rsidP="002E5148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448C9">
              <w:rPr>
                <w:rFonts w:ascii="Times New Roman" w:hAnsi="Times New Roman" w:cs="Times New Roman"/>
                <w:sz w:val="24"/>
                <w:szCs w:val="24"/>
              </w:rPr>
              <w:t>Ищет смысл жизни.</w:t>
            </w:r>
          </w:p>
          <w:p w:rsidR="00B81189" w:rsidRPr="009448C9" w:rsidRDefault="00B81189" w:rsidP="002E5148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48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Человек.</w:t>
            </w:r>
          </w:p>
          <w:p w:rsidR="00B81189" w:rsidRPr="00D81708" w:rsidRDefault="00B81189" w:rsidP="0079745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551" w:type="dxa"/>
          </w:tcPr>
          <w:p w:rsidR="00B81189" w:rsidRPr="006A3095" w:rsidRDefault="00B81189" w:rsidP="00382EF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A30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Регулятивные</w:t>
            </w:r>
          </w:p>
          <w:p w:rsidR="00B81189" w:rsidRPr="00BA6786" w:rsidRDefault="00B81189" w:rsidP="00382EF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A67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</w:t>
            </w:r>
          </w:p>
          <w:p w:rsidR="00B81189" w:rsidRDefault="00B81189" w:rsidP="00382EF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C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</w:t>
            </w:r>
          </w:p>
          <w:p w:rsidR="00B81189" w:rsidRPr="008B3944" w:rsidRDefault="00B81189" w:rsidP="00C8559F">
            <w:pPr>
              <w:tabs>
                <w:tab w:val="left" w:pos="509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81189" w:rsidRPr="00D81708">
        <w:trPr>
          <w:trHeight w:val="628"/>
        </w:trPr>
        <w:tc>
          <w:tcPr>
            <w:tcW w:w="2437" w:type="dxa"/>
          </w:tcPr>
          <w:p w:rsidR="00B81189" w:rsidRPr="00B146FE" w:rsidRDefault="00B81189" w:rsidP="005741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B146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Рефлексия</w:t>
            </w:r>
          </w:p>
          <w:p w:rsidR="00B81189" w:rsidRPr="00E268FB" w:rsidRDefault="00B81189" w:rsidP="00E268F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46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Цель: </w:t>
            </w:r>
            <w:r w:rsidRPr="00E268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организовать рефлексию в конце урока, подвести итог проделанной работе.</w:t>
            </w:r>
          </w:p>
          <w:p w:rsidR="00B81189" w:rsidRPr="00E268FB" w:rsidRDefault="00B81189" w:rsidP="00E268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68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 для обучающихся:</w:t>
            </w:r>
          </w:p>
          <w:p w:rsidR="00B81189" w:rsidRDefault="00B81189" w:rsidP="00E26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8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уметь оценивать свою деятельность на уроке.</w:t>
            </w:r>
            <w:r w:rsidRPr="00E26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1189" w:rsidRPr="00B146FE" w:rsidRDefault="00B81189" w:rsidP="00E26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6FE">
              <w:rPr>
                <w:rFonts w:ascii="Times New Roman" w:hAnsi="Times New Roman" w:cs="Times New Roman"/>
                <w:sz w:val="24"/>
                <w:szCs w:val="24"/>
              </w:rPr>
              <w:t>Время: 1 мин.</w:t>
            </w:r>
          </w:p>
        </w:tc>
        <w:tc>
          <w:tcPr>
            <w:tcW w:w="6141" w:type="dxa"/>
          </w:tcPr>
          <w:p w:rsidR="00B81189" w:rsidRDefault="00B81189" w:rsidP="0003392A">
            <w:pPr>
              <w:pStyle w:val="NoSpacing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A67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Оцените свою работу на листе самооценки</w:t>
            </w:r>
          </w:p>
          <w:p w:rsidR="00B81189" w:rsidRDefault="00B81189" w:rsidP="0003392A">
            <w:pPr>
              <w:pStyle w:val="NoSpacing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Продолжите высказывание</w:t>
            </w:r>
            <w:r w:rsidRPr="008E74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                </w:t>
            </w:r>
            <w:r w:rsidRPr="008E74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Слайд №9</w:t>
            </w:r>
          </w:p>
          <w:p w:rsidR="00B81189" w:rsidRDefault="00B81189" w:rsidP="0003392A">
            <w:pPr>
              <w:pStyle w:val="NoSpacing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 узнал….</w:t>
            </w:r>
          </w:p>
          <w:p w:rsidR="00B81189" w:rsidRDefault="00B81189" w:rsidP="0003392A">
            <w:pPr>
              <w:pStyle w:val="NoSpacing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Мне захотелось…</w:t>
            </w:r>
          </w:p>
          <w:p w:rsidR="00B81189" w:rsidRDefault="00B81189" w:rsidP="0003392A">
            <w:pPr>
              <w:pStyle w:val="NoSpacing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Это стихотворение заставило меня задуматься…</w:t>
            </w:r>
          </w:p>
          <w:p w:rsidR="00B81189" w:rsidRDefault="00B81189" w:rsidP="0003392A">
            <w:pPr>
              <w:pStyle w:val="NoSpacing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 взволновал…</w:t>
            </w:r>
          </w:p>
          <w:p w:rsidR="00B81189" w:rsidRDefault="00B81189" w:rsidP="0003392A">
            <w:pPr>
              <w:pStyle w:val="NoSpacing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 расскажу дома…</w:t>
            </w:r>
          </w:p>
          <w:p w:rsidR="00B81189" w:rsidRPr="00BA6786" w:rsidRDefault="00B81189" w:rsidP="0003392A">
            <w:pPr>
              <w:pStyle w:val="NoSpacing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27" w:type="dxa"/>
          </w:tcPr>
          <w:p w:rsidR="00B81189" w:rsidRDefault="00B81189" w:rsidP="00D81708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D81708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D81708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Default="00B81189" w:rsidP="0003392A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189" w:rsidRPr="00D81708" w:rsidRDefault="00B81189" w:rsidP="00D81708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81189" w:rsidRPr="00BA6786" w:rsidRDefault="00B81189" w:rsidP="00C8559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A67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</w:t>
            </w:r>
          </w:p>
          <w:p w:rsidR="00B81189" w:rsidRPr="006A3095" w:rsidRDefault="00B81189" w:rsidP="00382EF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A30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Регулятивные</w:t>
            </w:r>
          </w:p>
          <w:p w:rsidR="00B81189" w:rsidRPr="00BA6786" w:rsidRDefault="00B81189" w:rsidP="00C8559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81189" w:rsidRDefault="00B81189" w:rsidP="00382EF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C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</w:t>
            </w:r>
          </w:p>
          <w:p w:rsidR="00B81189" w:rsidRPr="00D81708" w:rsidRDefault="00B81189" w:rsidP="00C8559F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189" w:rsidRPr="00D81708">
        <w:trPr>
          <w:trHeight w:val="628"/>
        </w:trPr>
        <w:tc>
          <w:tcPr>
            <w:tcW w:w="2437" w:type="dxa"/>
          </w:tcPr>
          <w:p w:rsidR="00B81189" w:rsidRPr="00BA6786" w:rsidRDefault="00B81189" w:rsidP="00BA67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BA6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Домашнее задание</w:t>
            </w:r>
          </w:p>
          <w:p w:rsidR="00B81189" w:rsidRPr="00BA6786" w:rsidRDefault="00B81189" w:rsidP="00BA6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A67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Цель: обеспечить понимание содержания и способов выполнения домашнего задания.</w:t>
            </w:r>
          </w:p>
          <w:p w:rsidR="00B81189" w:rsidRPr="0057418D" w:rsidRDefault="00B81189" w:rsidP="00BA67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67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Время: 2 мин.</w:t>
            </w:r>
          </w:p>
        </w:tc>
        <w:tc>
          <w:tcPr>
            <w:tcW w:w="6141" w:type="dxa"/>
          </w:tcPr>
          <w:p w:rsidR="00B81189" w:rsidRPr="008E7480" w:rsidRDefault="00B81189" w:rsidP="00BA6786">
            <w:pPr>
              <w:pStyle w:val="NormalWeb"/>
              <w:rPr>
                <w:b/>
                <w:bCs/>
              </w:rPr>
            </w:pPr>
            <w:r w:rsidRPr="00D0760F">
              <w:rPr>
                <w:sz w:val="28"/>
                <w:szCs w:val="28"/>
              </w:rPr>
              <w:t xml:space="preserve"> </w:t>
            </w:r>
            <w:r w:rsidRPr="007757E4">
              <w:t>У – ч.2: с. 120 – 122</w:t>
            </w:r>
            <w:r w:rsidRPr="008E7480">
              <w:rPr>
                <w:b/>
                <w:bCs/>
              </w:rPr>
              <w:t>.                                Слайд № 10</w:t>
            </w:r>
            <w:r>
              <w:rPr>
                <w:b/>
                <w:bCs/>
              </w:rPr>
              <w:t xml:space="preserve"> - 11</w:t>
            </w:r>
          </w:p>
          <w:p w:rsidR="00B81189" w:rsidRPr="00BA6786" w:rsidRDefault="00B81189" w:rsidP="00BA6786">
            <w:pPr>
              <w:pStyle w:val="NormalWeb"/>
            </w:pPr>
            <w:r w:rsidRPr="00BA6786">
              <w:t>1. Выучить стихотворение наизусть</w:t>
            </w:r>
          </w:p>
          <w:p w:rsidR="00B81189" w:rsidRPr="00D0760F" w:rsidRDefault="00B81189" w:rsidP="00BA678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BA6786">
              <w:rPr>
                <w:rFonts w:ascii="Times New Roman" w:hAnsi="Times New Roman" w:cs="Times New Roman"/>
              </w:rPr>
              <w:t>2.Творческое задание по выбору: ребята, увлекающиеся рисованием, могут сделать иллюстрации к стихотворению, кто-то составит кроссворд или тестовое задание по творчеству Лермонтова, а кого-то, может быть, наш урок вдохновит на создание собственных стихотворений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</w:tcPr>
          <w:p w:rsidR="00B81189" w:rsidRPr="00D81708" w:rsidRDefault="00B81189" w:rsidP="00D81708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81189" w:rsidRPr="006A3095" w:rsidRDefault="00B81189" w:rsidP="00382EF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A30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Регулятивные</w:t>
            </w:r>
          </w:p>
          <w:p w:rsidR="00B81189" w:rsidRPr="00BA6786" w:rsidRDefault="00B81189" w:rsidP="00382EF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A67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</w:t>
            </w:r>
          </w:p>
          <w:p w:rsidR="00B81189" w:rsidRDefault="00B81189" w:rsidP="00382EF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C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</w:t>
            </w:r>
          </w:p>
          <w:p w:rsidR="00B81189" w:rsidRPr="00D81708" w:rsidRDefault="00B81189" w:rsidP="00D81708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1189" w:rsidRDefault="00B81189" w:rsidP="00147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1189" w:rsidRDefault="00B81189" w:rsidP="00147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1189" w:rsidRDefault="00B81189" w:rsidP="00147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1189" w:rsidRDefault="00B81189" w:rsidP="00147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1189" w:rsidRDefault="00B81189" w:rsidP="00147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1189" w:rsidRDefault="00B81189" w:rsidP="00147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1189" w:rsidRDefault="00B81189" w:rsidP="00147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1189" w:rsidRDefault="00B81189" w:rsidP="00147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1189" w:rsidRDefault="00B81189" w:rsidP="00147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1189" w:rsidRPr="00C1281E" w:rsidRDefault="00B81189" w:rsidP="00147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81E">
        <w:rPr>
          <w:rFonts w:ascii="Times New Roman" w:hAnsi="Times New Roman" w:cs="Times New Roman"/>
          <w:sz w:val="28"/>
          <w:szCs w:val="28"/>
        </w:rPr>
        <w:t xml:space="preserve">                                                  Лист самооценки (обведи нужную отметку на каждом этапе урока)</w:t>
      </w:r>
    </w:p>
    <w:p w:rsidR="00B81189" w:rsidRPr="00C1281E" w:rsidRDefault="00B81189" w:rsidP="00147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1189" w:rsidRPr="00C1281E" w:rsidRDefault="00B81189" w:rsidP="001C32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81E">
        <w:rPr>
          <w:rFonts w:ascii="Times New Roman" w:hAnsi="Times New Roman" w:cs="Times New Roman"/>
          <w:sz w:val="28"/>
          <w:szCs w:val="28"/>
        </w:rPr>
        <w:t xml:space="preserve"> </w:t>
      </w:r>
      <w:r w:rsidRPr="00C1281E">
        <w:rPr>
          <w:rFonts w:ascii="Times New Roman" w:hAnsi="Times New Roman" w:cs="Times New Roman"/>
          <w:sz w:val="24"/>
          <w:szCs w:val="24"/>
        </w:rPr>
        <w:t>1.Организационный момент</w:t>
      </w:r>
    </w:p>
    <w:p w:rsidR="00B81189" w:rsidRPr="00C1281E" w:rsidRDefault="00B81189" w:rsidP="001C32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81E">
        <w:rPr>
          <w:rFonts w:ascii="Times New Roman" w:hAnsi="Times New Roman" w:cs="Times New Roman"/>
          <w:sz w:val="24"/>
          <w:szCs w:val="24"/>
        </w:rPr>
        <w:t>5     4     3      2</w:t>
      </w:r>
    </w:p>
    <w:p w:rsidR="00B81189" w:rsidRPr="00C1281E" w:rsidRDefault="00B81189" w:rsidP="00147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81E">
        <w:rPr>
          <w:rFonts w:ascii="Times New Roman" w:hAnsi="Times New Roman" w:cs="Times New Roman"/>
          <w:spacing w:val="-11"/>
          <w:sz w:val="24"/>
          <w:szCs w:val="24"/>
        </w:rPr>
        <w:t>2.</w:t>
      </w:r>
      <w:r w:rsidRPr="00C128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Постановка цели и задач урока</w:t>
      </w:r>
      <w:r w:rsidRPr="00C1281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81189" w:rsidRPr="00C1281E" w:rsidRDefault="00B81189" w:rsidP="00147C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81E">
        <w:rPr>
          <w:rFonts w:ascii="Times New Roman" w:hAnsi="Times New Roman" w:cs="Times New Roman"/>
          <w:sz w:val="28"/>
          <w:szCs w:val="28"/>
        </w:rPr>
        <w:t xml:space="preserve">  </w:t>
      </w:r>
      <w:r w:rsidRPr="00C1281E">
        <w:rPr>
          <w:rFonts w:ascii="Times New Roman" w:hAnsi="Times New Roman" w:cs="Times New Roman"/>
          <w:sz w:val="24"/>
          <w:szCs w:val="24"/>
        </w:rPr>
        <w:t>5     4     3      2</w:t>
      </w:r>
      <w:r w:rsidRPr="00C1281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81189" w:rsidRPr="00C1281E" w:rsidRDefault="00B81189" w:rsidP="001C3263">
      <w:pPr>
        <w:shd w:val="clear" w:color="auto" w:fill="FFFFFF"/>
        <w:tabs>
          <w:tab w:val="left" w:pos="422"/>
        </w:tabs>
        <w:spacing w:after="0" w:line="240" w:lineRule="auto"/>
        <w:jc w:val="both"/>
        <w:rPr>
          <w:rFonts w:ascii="Times New Roman" w:hAnsi="Times New Roman" w:cs="Times New Roman"/>
          <w:spacing w:val="-17"/>
          <w:sz w:val="24"/>
          <w:szCs w:val="24"/>
        </w:rPr>
      </w:pPr>
    </w:p>
    <w:p w:rsidR="00B81189" w:rsidRPr="00C1281E" w:rsidRDefault="00B81189" w:rsidP="001C3263">
      <w:pPr>
        <w:shd w:val="clear" w:color="auto" w:fill="FFFFFF"/>
        <w:tabs>
          <w:tab w:val="left" w:pos="422"/>
        </w:tabs>
        <w:spacing w:after="0" w:line="240" w:lineRule="auto"/>
        <w:jc w:val="both"/>
        <w:rPr>
          <w:rFonts w:ascii="Times New Roman" w:hAnsi="Times New Roman" w:cs="Times New Roman"/>
          <w:spacing w:val="-17"/>
          <w:sz w:val="24"/>
          <w:szCs w:val="24"/>
        </w:rPr>
      </w:pPr>
      <w:r w:rsidRPr="00C1281E">
        <w:rPr>
          <w:rFonts w:ascii="Times New Roman" w:hAnsi="Times New Roman" w:cs="Times New Roman"/>
          <w:spacing w:val="-17"/>
          <w:sz w:val="24"/>
          <w:szCs w:val="24"/>
        </w:rPr>
        <w:t xml:space="preserve">3. Ознакомление с жизнью и творчеством </w:t>
      </w:r>
    </w:p>
    <w:p w:rsidR="00B81189" w:rsidRPr="00C1281E" w:rsidRDefault="00B81189" w:rsidP="001C3263">
      <w:pPr>
        <w:shd w:val="clear" w:color="auto" w:fill="FFFFFF"/>
        <w:tabs>
          <w:tab w:val="left" w:pos="42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81E">
        <w:rPr>
          <w:rFonts w:ascii="Times New Roman" w:hAnsi="Times New Roman" w:cs="Times New Roman"/>
          <w:spacing w:val="-17"/>
          <w:sz w:val="24"/>
          <w:szCs w:val="24"/>
        </w:rPr>
        <w:t>М. Ю. Лермонтова (п</w:t>
      </w:r>
      <w:r w:rsidRPr="00C1281E">
        <w:rPr>
          <w:rFonts w:ascii="Times New Roman" w:hAnsi="Times New Roman" w:cs="Times New Roman"/>
          <w:sz w:val="24"/>
          <w:szCs w:val="24"/>
        </w:rPr>
        <w:t>роверка теста)</w:t>
      </w:r>
    </w:p>
    <w:p w:rsidR="00B81189" w:rsidRPr="00C1281E" w:rsidRDefault="00B81189" w:rsidP="001C32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1189" w:rsidRPr="00C1281E" w:rsidRDefault="00B81189" w:rsidP="001C32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81E">
        <w:rPr>
          <w:rFonts w:ascii="Times New Roman" w:hAnsi="Times New Roman" w:cs="Times New Roman"/>
          <w:sz w:val="24"/>
          <w:szCs w:val="24"/>
        </w:rPr>
        <w:t>5     4     3      2</w:t>
      </w:r>
    </w:p>
    <w:p w:rsidR="00B81189" w:rsidRPr="00C1281E" w:rsidRDefault="00B81189" w:rsidP="001C3263">
      <w:pPr>
        <w:shd w:val="clear" w:color="auto" w:fill="FFFFFF"/>
        <w:tabs>
          <w:tab w:val="left" w:pos="3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1189" w:rsidRPr="00C1281E" w:rsidRDefault="00B81189" w:rsidP="001C3263">
      <w:pPr>
        <w:shd w:val="clear" w:color="auto" w:fill="FFFFFF"/>
        <w:tabs>
          <w:tab w:val="left" w:pos="30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1281E">
        <w:rPr>
          <w:rFonts w:ascii="Times New Roman" w:hAnsi="Times New Roman" w:cs="Times New Roman"/>
          <w:sz w:val="28"/>
          <w:szCs w:val="28"/>
        </w:rPr>
        <w:t xml:space="preserve"> </w:t>
      </w:r>
      <w:r w:rsidRPr="00C1281E">
        <w:rPr>
          <w:rFonts w:ascii="Times New Roman" w:hAnsi="Times New Roman" w:cs="Times New Roman"/>
          <w:spacing w:val="-16"/>
        </w:rPr>
        <w:t>4.Чтение стихотворения  «Парус » ( внимательно ли слушал, отвечал на вопросы)</w:t>
      </w:r>
    </w:p>
    <w:p w:rsidR="00B81189" w:rsidRPr="00C1281E" w:rsidRDefault="00B81189" w:rsidP="001C32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81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81189" w:rsidRPr="00C1281E" w:rsidRDefault="00B81189" w:rsidP="00147C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81E">
        <w:rPr>
          <w:rFonts w:ascii="Times New Roman" w:hAnsi="Times New Roman" w:cs="Times New Roman"/>
          <w:sz w:val="28"/>
          <w:szCs w:val="28"/>
        </w:rPr>
        <w:t xml:space="preserve"> </w:t>
      </w:r>
      <w:r w:rsidRPr="00C1281E">
        <w:rPr>
          <w:rFonts w:ascii="Times New Roman" w:hAnsi="Times New Roman" w:cs="Times New Roman"/>
          <w:sz w:val="24"/>
          <w:szCs w:val="24"/>
        </w:rPr>
        <w:t>5     4     3      2</w:t>
      </w:r>
      <w:r w:rsidRPr="00C1281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B81189" w:rsidRPr="00C1281E" w:rsidRDefault="00B81189" w:rsidP="001C3263">
      <w:pPr>
        <w:shd w:val="clear" w:color="auto" w:fill="FFFFFF"/>
        <w:tabs>
          <w:tab w:val="left" w:pos="422"/>
        </w:tabs>
        <w:spacing w:after="0" w:line="240" w:lineRule="auto"/>
        <w:jc w:val="both"/>
        <w:rPr>
          <w:rFonts w:ascii="Times New Roman" w:hAnsi="Times New Roman" w:cs="Times New Roman"/>
          <w:spacing w:val="-17"/>
          <w:sz w:val="24"/>
          <w:szCs w:val="24"/>
        </w:rPr>
      </w:pPr>
      <w:r w:rsidRPr="00C1281E">
        <w:rPr>
          <w:rFonts w:ascii="Times New Roman" w:hAnsi="Times New Roman" w:cs="Times New Roman"/>
          <w:spacing w:val="-17"/>
          <w:sz w:val="24"/>
          <w:szCs w:val="24"/>
        </w:rPr>
        <w:t>5. Словарная работа</w:t>
      </w:r>
    </w:p>
    <w:p w:rsidR="00B81189" w:rsidRPr="00C1281E" w:rsidRDefault="00B81189" w:rsidP="001C32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81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81189" w:rsidRPr="00C1281E" w:rsidRDefault="00B81189" w:rsidP="001C32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81E">
        <w:rPr>
          <w:rFonts w:ascii="Times New Roman" w:hAnsi="Times New Roman" w:cs="Times New Roman"/>
          <w:sz w:val="24"/>
          <w:szCs w:val="24"/>
        </w:rPr>
        <w:t>5     4     3      2</w:t>
      </w:r>
    </w:p>
    <w:p w:rsidR="00B81189" w:rsidRPr="00C1281E" w:rsidRDefault="00B81189" w:rsidP="001C3263">
      <w:pPr>
        <w:shd w:val="clear" w:color="auto" w:fill="FFFFFF"/>
        <w:tabs>
          <w:tab w:val="left" w:pos="302"/>
        </w:tabs>
        <w:spacing w:after="0" w:line="240" w:lineRule="auto"/>
        <w:jc w:val="both"/>
        <w:rPr>
          <w:rFonts w:ascii="Times New Roman" w:hAnsi="Times New Roman" w:cs="Times New Roman"/>
          <w:spacing w:val="-16"/>
          <w:sz w:val="24"/>
          <w:szCs w:val="24"/>
        </w:rPr>
      </w:pPr>
      <w:r w:rsidRPr="00C1281E">
        <w:rPr>
          <w:rFonts w:ascii="Times New Roman" w:hAnsi="Times New Roman" w:cs="Times New Roman"/>
          <w:sz w:val="28"/>
          <w:szCs w:val="28"/>
        </w:rPr>
        <w:t xml:space="preserve">6. </w:t>
      </w:r>
      <w:r w:rsidRPr="00C1281E">
        <w:rPr>
          <w:rFonts w:ascii="Times New Roman" w:hAnsi="Times New Roman" w:cs="Times New Roman"/>
          <w:spacing w:val="-16"/>
          <w:sz w:val="24"/>
          <w:szCs w:val="24"/>
        </w:rPr>
        <w:t>Анализ стихотворения  «Парус »</w:t>
      </w:r>
    </w:p>
    <w:p w:rsidR="00B81189" w:rsidRPr="00C1281E" w:rsidRDefault="00B81189" w:rsidP="001C32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81E">
        <w:rPr>
          <w:rFonts w:ascii="Times New Roman" w:hAnsi="Times New Roman" w:cs="Times New Roman"/>
          <w:sz w:val="24"/>
          <w:szCs w:val="24"/>
        </w:rPr>
        <w:t>5     4     3      2</w:t>
      </w:r>
    </w:p>
    <w:p w:rsidR="00B81189" w:rsidRPr="00C1281E" w:rsidRDefault="00B81189" w:rsidP="001C3263">
      <w:pPr>
        <w:shd w:val="clear" w:color="auto" w:fill="FFFFFF"/>
        <w:tabs>
          <w:tab w:val="left" w:pos="302"/>
        </w:tabs>
        <w:spacing w:after="0" w:line="240" w:lineRule="auto"/>
        <w:jc w:val="both"/>
        <w:rPr>
          <w:rFonts w:ascii="Times New Roman" w:hAnsi="Times New Roman" w:cs="Times New Roman"/>
          <w:spacing w:val="-16"/>
          <w:sz w:val="24"/>
          <w:szCs w:val="24"/>
        </w:rPr>
      </w:pPr>
      <w:r w:rsidRPr="00C1281E">
        <w:rPr>
          <w:rFonts w:ascii="Times New Roman" w:hAnsi="Times New Roman" w:cs="Times New Roman"/>
          <w:spacing w:val="-16"/>
          <w:sz w:val="24"/>
          <w:szCs w:val="24"/>
        </w:rPr>
        <w:t xml:space="preserve">7. Подведение итога урока </w:t>
      </w:r>
    </w:p>
    <w:p w:rsidR="00B81189" w:rsidRPr="00C1281E" w:rsidRDefault="00B81189" w:rsidP="001C32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1189" w:rsidRPr="00C1281E" w:rsidRDefault="00B81189" w:rsidP="001C32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81E">
        <w:rPr>
          <w:rFonts w:ascii="Times New Roman" w:hAnsi="Times New Roman" w:cs="Times New Roman"/>
          <w:sz w:val="24"/>
          <w:szCs w:val="24"/>
        </w:rPr>
        <w:t>5     4     3      2</w:t>
      </w:r>
    </w:p>
    <w:p w:rsidR="00B81189" w:rsidRPr="00C1281E" w:rsidRDefault="00B81189" w:rsidP="001C32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81E">
        <w:rPr>
          <w:rFonts w:ascii="Times New Roman" w:hAnsi="Times New Roman" w:cs="Times New Roman"/>
          <w:sz w:val="24"/>
          <w:szCs w:val="24"/>
        </w:rPr>
        <w:t>8. Рефлексия</w:t>
      </w:r>
    </w:p>
    <w:p w:rsidR="00B81189" w:rsidRPr="00C1281E" w:rsidRDefault="00B81189" w:rsidP="001C32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81E">
        <w:rPr>
          <w:rFonts w:ascii="Times New Roman" w:hAnsi="Times New Roman" w:cs="Times New Roman"/>
          <w:sz w:val="24"/>
          <w:szCs w:val="24"/>
        </w:rPr>
        <w:t>5     4     3      2</w:t>
      </w:r>
    </w:p>
    <w:p w:rsidR="00B81189" w:rsidRPr="00C1281E" w:rsidRDefault="00B81189" w:rsidP="001C32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189" w:rsidRPr="00C1281E" w:rsidRDefault="00B81189" w:rsidP="001C32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281E">
        <w:rPr>
          <w:rFonts w:ascii="Times New Roman" w:hAnsi="Times New Roman" w:cs="Times New Roman"/>
          <w:sz w:val="24"/>
          <w:szCs w:val="24"/>
        </w:rPr>
        <w:t>9. Домашнее задание</w:t>
      </w:r>
    </w:p>
    <w:p w:rsidR="00B81189" w:rsidRPr="00C1281E" w:rsidRDefault="00B81189" w:rsidP="001C32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81E">
        <w:rPr>
          <w:rFonts w:ascii="Times New Roman" w:hAnsi="Times New Roman" w:cs="Times New Roman"/>
          <w:sz w:val="24"/>
          <w:szCs w:val="24"/>
        </w:rPr>
        <w:t>5     4     3      2</w:t>
      </w:r>
    </w:p>
    <w:p w:rsidR="00B81189" w:rsidRPr="00C1281E" w:rsidRDefault="00B81189" w:rsidP="00147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81E">
        <w:rPr>
          <w:rFonts w:ascii="Times New Roman" w:hAnsi="Times New Roman" w:cs="Times New Roman"/>
          <w:sz w:val="28"/>
          <w:szCs w:val="28"/>
        </w:rPr>
        <w:t xml:space="preserve">           </w:t>
      </w:r>
    </w:p>
    <w:sectPr w:rsidR="00B81189" w:rsidRPr="00C1281E" w:rsidSect="002132B6"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582C506"/>
    <w:lvl w:ilvl="0">
      <w:numFmt w:val="bullet"/>
      <w:lvlText w:val="*"/>
      <w:lvlJc w:val="left"/>
    </w:lvl>
  </w:abstractNum>
  <w:abstractNum w:abstractNumId="1">
    <w:nsid w:val="08BA0AB6"/>
    <w:multiLevelType w:val="multilevel"/>
    <w:tmpl w:val="0D48BE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5D083A"/>
    <w:multiLevelType w:val="hybridMultilevel"/>
    <w:tmpl w:val="AE2AF9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CB831C7"/>
    <w:multiLevelType w:val="hybridMultilevel"/>
    <w:tmpl w:val="34564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9694B"/>
    <w:multiLevelType w:val="multilevel"/>
    <w:tmpl w:val="78E21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2358E5"/>
    <w:multiLevelType w:val="hybridMultilevel"/>
    <w:tmpl w:val="87568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A5827CD"/>
    <w:multiLevelType w:val="multilevel"/>
    <w:tmpl w:val="2D52EA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C33CF0"/>
    <w:multiLevelType w:val="multilevel"/>
    <w:tmpl w:val="281043A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8239D9"/>
    <w:multiLevelType w:val="multilevel"/>
    <w:tmpl w:val="78E21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B40FC7"/>
    <w:multiLevelType w:val="multilevel"/>
    <w:tmpl w:val="F2F8B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1855907"/>
    <w:multiLevelType w:val="multilevel"/>
    <w:tmpl w:val="60028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4"/>
  </w:num>
  <w:num w:numId="2">
    <w:abstractNumId w:val="0"/>
    <w:lvlOverride w:ilvl="0">
      <w:lvl w:ilvl="0">
        <w:numFmt w:val="bullet"/>
        <w:lvlText w:val="—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—"/>
        <w:legacy w:legacy="1" w:legacySpace="0" w:legacyIndent="21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5"/>
  </w:num>
  <w:num w:numId="5">
    <w:abstractNumId w:val="7"/>
  </w:num>
  <w:num w:numId="6">
    <w:abstractNumId w:val="8"/>
  </w:num>
  <w:num w:numId="7">
    <w:abstractNumId w:val="2"/>
  </w:num>
  <w:num w:numId="8">
    <w:abstractNumId w:val="9"/>
  </w:num>
  <w:num w:numId="9">
    <w:abstractNumId w:val="6"/>
  </w:num>
  <w:num w:numId="10">
    <w:abstractNumId w:val="1"/>
  </w:num>
  <w:num w:numId="11">
    <w:abstractNumId w:val="1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546D"/>
    <w:rsid w:val="00022ED9"/>
    <w:rsid w:val="0003392A"/>
    <w:rsid w:val="000945E9"/>
    <w:rsid w:val="00097596"/>
    <w:rsid w:val="00122831"/>
    <w:rsid w:val="0012446C"/>
    <w:rsid w:val="001349D7"/>
    <w:rsid w:val="001462E4"/>
    <w:rsid w:val="00147C21"/>
    <w:rsid w:val="00163E90"/>
    <w:rsid w:val="0016543B"/>
    <w:rsid w:val="001C3263"/>
    <w:rsid w:val="001C4593"/>
    <w:rsid w:val="001F1399"/>
    <w:rsid w:val="00200F7D"/>
    <w:rsid w:val="002132B6"/>
    <w:rsid w:val="00220A7F"/>
    <w:rsid w:val="00275863"/>
    <w:rsid w:val="002E5148"/>
    <w:rsid w:val="00303A6A"/>
    <w:rsid w:val="00376D6C"/>
    <w:rsid w:val="00382EF8"/>
    <w:rsid w:val="00385F3C"/>
    <w:rsid w:val="003A6B32"/>
    <w:rsid w:val="004216FB"/>
    <w:rsid w:val="00433019"/>
    <w:rsid w:val="00464660"/>
    <w:rsid w:val="00464860"/>
    <w:rsid w:val="00500FDA"/>
    <w:rsid w:val="005110F7"/>
    <w:rsid w:val="005124B8"/>
    <w:rsid w:val="00526141"/>
    <w:rsid w:val="00556BCB"/>
    <w:rsid w:val="005733A2"/>
    <w:rsid w:val="0057418D"/>
    <w:rsid w:val="005A77E4"/>
    <w:rsid w:val="005B5EE3"/>
    <w:rsid w:val="005E1234"/>
    <w:rsid w:val="00662D8D"/>
    <w:rsid w:val="0066334C"/>
    <w:rsid w:val="006A3095"/>
    <w:rsid w:val="006D28D6"/>
    <w:rsid w:val="006D614C"/>
    <w:rsid w:val="006F2AD9"/>
    <w:rsid w:val="00750E67"/>
    <w:rsid w:val="007516F8"/>
    <w:rsid w:val="00757D81"/>
    <w:rsid w:val="007757E4"/>
    <w:rsid w:val="007857CC"/>
    <w:rsid w:val="00792C24"/>
    <w:rsid w:val="00797457"/>
    <w:rsid w:val="007A4735"/>
    <w:rsid w:val="007B0481"/>
    <w:rsid w:val="007C5029"/>
    <w:rsid w:val="00812131"/>
    <w:rsid w:val="00817836"/>
    <w:rsid w:val="00823DE5"/>
    <w:rsid w:val="008301FD"/>
    <w:rsid w:val="0083310F"/>
    <w:rsid w:val="008551BA"/>
    <w:rsid w:val="00861163"/>
    <w:rsid w:val="0086418F"/>
    <w:rsid w:val="00894A78"/>
    <w:rsid w:val="008A6E8B"/>
    <w:rsid w:val="008B3944"/>
    <w:rsid w:val="008D5896"/>
    <w:rsid w:val="008E7480"/>
    <w:rsid w:val="0090546D"/>
    <w:rsid w:val="00931D7B"/>
    <w:rsid w:val="00935EB3"/>
    <w:rsid w:val="00940D80"/>
    <w:rsid w:val="009448C9"/>
    <w:rsid w:val="009D4670"/>
    <w:rsid w:val="00A23555"/>
    <w:rsid w:val="00AA4D08"/>
    <w:rsid w:val="00AC00A9"/>
    <w:rsid w:val="00AC4234"/>
    <w:rsid w:val="00AE36E7"/>
    <w:rsid w:val="00B146FE"/>
    <w:rsid w:val="00B618F2"/>
    <w:rsid w:val="00B61B7E"/>
    <w:rsid w:val="00B81189"/>
    <w:rsid w:val="00B872CF"/>
    <w:rsid w:val="00B92BB1"/>
    <w:rsid w:val="00BA6786"/>
    <w:rsid w:val="00BB311C"/>
    <w:rsid w:val="00BD0A21"/>
    <w:rsid w:val="00BE4787"/>
    <w:rsid w:val="00C1281E"/>
    <w:rsid w:val="00C66349"/>
    <w:rsid w:val="00C81CAF"/>
    <w:rsid w:val="00C8559F"/>
    <w:rsid w:val="00CB5CE6"/>
    <w:rsid w:val="00CD136E"/>
    <w:rsid w:val="00D02772"/>
    <w:rsid w:val="00D0760F"/>
    <w:rsid w:val="00D122CC"/>
    <w:rsid w:val="00D46FF0"/>
    <w:rsid w:val="00D56C9B"/>
    <w:rsid w:val="00D62F62"/>
    <w:rsid w:val="00D74134"/>
    <w:rsid w:val="00D81708"/>
    <w:rsid w:val="00DA1C11"/>
    <w:rsid w:val="00DA46A8"/>
    <w:rsid w:val="00DD2CC8"/>
    <w:rsid w:val="00E268FB"/>
    <w:rsid w:val="00EA5855"/>
    <w:rsid w:val="00EC3437"/>
    <w:rsid w:val="00EC6163"/>
    <w:rsid w:val="00ED7249"/>
    <w:rsid w:val="00EF3BA3"/>
    <w:rsid w:val="00F0769B"/>
    <w:rsid w:val="00F40409"/>
    <w:rsid w:val="00F9216B"/>
    <w:rsid w:val="00FC287E"/>
    <w:rsid w:val="00FD7177"/>
    <w:rsid w:val="00FF4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B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66349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66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66349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Normal"/>
    <w:uiPriority w:val="99"/>
    <w:rsid w:val="00940D80"/>
    <w:pPr>
      <w:ind w:left="720"/>
    </w:pPr>
    <w:rPr>
      <w:rFonts w:eastAsia="Times New Roman"/>
    </w:rPr>
  </w:style>
  <w:style w:type="paragraph" w:styleId="ListParagraph">
    <w:name w:val="List Paragraph"/>
    <w:basedOn w:val="Normal"/>
    <w:uiPriority w:val="99"/>
    <w:qFormat/>
    <w:rsid w:val="0057418D"/>
    <w:pPr>
      <w:ind w:left="720"/>
    </w:pPr>
  </w:style>
  <w:style w:type="character" w:customStyle="1" w:styleId="c1">
    <w:name w:val="c1"/>
    <w:basedOn w:val="DefaultParagraphFont"/>
    <w:uiPriority w:val="99"/>
    <w:rsid w:val="00EF3BA3"/>
  </w:style>
  <w:style w:type="paragraph" w:customStyle="1" w:styleId="c0">
    <w:name w:val="c0"/>
    <w:basedOn w:val="Normal"/>
    <w:uiPriority w:val="99"/>
    <w:rsid w:val="00EF3B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DefaultParagraphFont"/>
    <w:uiPriority w:val="99"/>
    <w:rsid w:val="00433019"/>
  </w:style>
  <w:style w:type="paragraph" w:styleId="NormalWeb">
    <w:name w:val="Normal (Web)"/>
    <w:basedOn w:val="Normal"/>
    <w:uiPriority w:val="99"/>
    <w:rsid w:val="006A3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99"/>
    <w:qFormat/>
    <w:locked/>
    <w:rsid w:val="00B146F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472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nenuda.ru/nuda/137/136064/136064_html_m3864744c.pn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908</TotalTime>
  <Pages>12</Pages>
  <Words>2107</Words>
  <Characters>12016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Павлов Ю.Ф.</cp:lastModifiedBy>
  <cp:revision>33</cp:revision>
  <cp:lastPrinted>2015-05-25T03:10:00Z</cp:lastPrinted>
  <dcterms:created xsi:type="dcterms:W3CDTF">2015-03-12T04:48:00Z</dcterms:created>
  <dcterms:modified xsi:type="dcterms:W3CDTF">2015-05-25T03:10:00Z</dcterms:modified>
</cp:coreProperties>
</file>